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BE73" w14:textId="77777777" w:rsidR="005D4FFF" w:rsidRPr="002B309E" w:rsidRDefault="005D4FFF" w:rsidP="005D4FFF">
      <w:pPr>
        <w:rPr>
          <w:rFonts w:ascii="Cambria" w:hAnsi="Cambria"/>
        </w:rPr>
      </w:pPr>
    </w:p>
    <w:p w14:paraId="796822CE" w14:textId="77777777" w:rsidR="005D4FFF" w:rsidRPr="002B309E" w:rsidRDefault="005D4FFF" w:rsidP="005D4FFF">
      <w:pPr>
        <w:rPr>
          <w:rFonts w:ascii="Cambria" w:hAnsi="Cambria"/>
        </w:rPr>
      </w:pPr>
    </w:p>
    <w:p w14:paraId="2B0C41A8" w14:textId="77777777" w:rsidR="005D4FFF" w:rsidRPr="002B309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03F9796" w14:textId="7835D676" w:rsidR="005D4FFF" w:rsidRPr="002B309E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B309E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7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Benchmark 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water</w:t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 use</w:t>
      </w:r>
    </w:p>
    <w:p w14:paraId="0CE1A14A" w14:textId="7125D802" w:rsidR="008F491A" w:rsidRDefault="008F491A" w:rsidP="008F491A">
      <w:pPr>
        <w:spacing w:before="120" w:line="259" w:lineRule="auto"/>
        <w:rPr>
          <w:rFonts w:ascii="Cambria" w:hAnsi="Cambria"/>
          <w:iCs/>
          <w:color w:val="B31983"/>
        </w:rPr>
      </w:pPr>
      <w:r w:rsidRPr="002B309E">
        <w:rPr>
          <w:rFonts w:ascii="Cambria" w:hAnsi="Cambria"/>
          <w:iCs/>
          <w:color w:val="B31983"/>
        </w:rPr>
        <w:t xml:space="preserve">Benchmarking a property’s </w:t>
      </w:r>
      <w:r>
        <w:rPr>
          <w:rFonts w:ascii="Cambria" w:hAnsi="Cambria"/>
          <w:iCs/>
          <w:color w:val="B31983"/>
        </w:rPr>
        <w:t>water</w:t>
      </w:r>
      <w:r w:rsidRPr="002B309E">
        <w:rPr>
          <w:rFonts w:ascii="Cambria" w:hAnsi="Cambria"/>
          <w:iCs/>
          <w:color w:val="B31983"/>
        </w:rPr>
        <w:t xml:space="preserve"> consumption will allow you to identify problems and track improvements. IREM</w:t>
      </w:r>
      <w:r w:rsidRPr="002B309E">
        <w:rPr>
          <w:rFonts w:ascii="Cambria" w:hAnsi="Cambria"/>
          <w:iCs/>
          <w:color w:val="B31983"/>
          <w:vertAlign w:val="superscript"/>
        </w:rPr>
        <w:t>®</w:t>
      </w:r>
      <w:r w:rsidRPr="002B309E">
        <w:rPr>
          <w:rFonts w:ascii="Cambria" w:hAnsi="Cambria"/>
          <w:iCs/>
          <w:color w:val="B31983"/>
        </w:rPr>
        <w:t xml:space="preserve"> highly recommends that you use </w:t>
      </w:r>
      <w:hyperlink r:id="rId7" w:history="1">
        <w:r w:rsidRPr="002B309E">
          <w:rPr>
            <w:rStyle w:val="Hyperlink"/>
            <w:rFonts w:ascii="Cambria" w:hAnsi="Cambria"/>
            <w:iCs/>
            <w:color w:val="B31983"/>
          </w:rPr>
          <w:t>ENERGY STAR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  <w:r w:rsidRPr="002B309E">
          <w:rPr>
            <w:rStyle w:val="Hyperlink"/>
            <w:rFonts w:ascii="Cambria" w:hAnsi="Cambria"/>
            <w:iCs/>
            <w:color w:val="B31983"/>
          </w:rPr>
          <w:t xml:space="preserve"> Portfolio Manager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</w:hyperlink>
      <w:r w:rsidRPr="002B309E">
        <w:rPr>
          <w:rFonts w:ascii="Cambria" w:hAnsi="Cambria"/>
          <w:iCs/>
          <w:color w:val="B31983"/>
        </w:rPr>
        <w:t>, the free, online benchmarking tool.</w:t>
      </w:r>
    </w:p>
    <w:p w14:paraId="5689B5F8" w14:textId="77777777" w:rsidR="00683597" w:rsidRDefault="00683597" w:rsidP="00683597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8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When adding IREM as a contact, search for </w:t>
      </w:r>
      <w:r w:rsidRPr="00126E63">
        <w:rPr>
          <w:rFonts w:ascii="Cambria" w:eastAsia="Arial" w:hAnsi="Cambria"/>
          <w:color w:val="434E7E"/>
        </w:rPr>
        <w:t>IREMCSP</w:t>
      </w:r>
      <w:r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eastAsia="Arial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4C99B0C1" w14:textId="0F698354" w:rsidR="008F491A" w:rsidRPr="00977C43" w:rsidRDefault="008F491A" w:rsidP="00977C43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977C43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3F1EC011" w14:textId="77777777" w:rsidR="008F491A" w:rsidRPr="006419AF" w:rsidRDefault="008F491A" w:rsidP="008F491A">
      <w:pPr>
        <w:pStyle w:val="BodyText"/>
        <w:spacing w:before="240" w:after="360"/>
        <w:ind w:left="0" w:firstLine="0"/>
        <w:rPr>
          <w:rFonts w:ascii="Cambria" w:hAnsi="Cambria"/>
          <w:b/>
          <w:bCs w:val="0"/>
          <w:color w:val="B31983"/>
        </w:rPr>
      </w:pPr>
      <w:r w:rsidRPr="006419AF">
        <w:rPr>
          <w:rFonts w:ascii="Cambria" w:hAnsi="Cambria"/>
          <w:b/>
          <w:bCs w:val="0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D92F4" wp14:editId="707B839D">
                <wp:simplePos x="0" y="0"/>
                <wp:positionH relativeFrom="column">
                  <wp:posOffset>161566</wp:posOffset>
                </wp:positionH>
                <wp:positionV relativeFrom="paragraph">
                  <wp:posOffset>479425</wp:posOffset>
                </wp:positionV>
                <wp:extent cx="609600" cy="438150"/>
                <wp:effectExtent l="0" t="0" r="0" b="0"/>
                <wp:wrapNone/>
                <wp:docPr id="4" name="Arrow: 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CCE608" w14:textId="77777777" w:rsidR="008F491A" w:rsidRPr="00751A80" w:rsidRDefault="008F491A" w:rsidP="008F491A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D92F4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4" o:spid="_x0000_s1026" type="#_x0000_t15" style="position:absolute;margin-left:12.7pt;margin-top:37.75pt;width:48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" adj="13838" fillcolor="#434e7e" stroked="f" strokeweight="1pt">
                <v:textbox>
                  <w:txbxContent>
                    <w:p w14:paraId="24CCE608" w14:textId="77777777" w:rsidR="008F491A" w:rsidRPr="00751A80" w:rsidRDefault="008F491A" w:rsidP="008F491A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notes</w:t>
      </w:r>
      <w:r>
        <w:rPr>
          <w:rFonts w:ascii="Cambria" w:hAnsi="Cambria"/>
          <w:b/>
          <w:bCs w:val="0"/>
          <w:color w:val="434E7E"/>
        </w:rPr>
        <w:t xml:space="preserve"> ****</w:t>
      </w:r>
    </w:p>
    <w:p w14:paraId="19BB31DB" w14:textId="53DCB318" w:rsidR="008F491A" w:rsidRPr="003F4D3D" w:rsidRDefault="008F491A" w:rsidP="008F491A">
      <w:pPr>
        <w:pStyle w:val="BodyText"/>
        <w:spacing w:before="120" w:after="120"/>
        <w:ind w:left="144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</w:t>
      </w:r>
    </w:p>
    <w:bookmarkStart w:id="0" w:name="_Hlk67904804"/>
    <w:p w14:paraId="282EE044" w14:textId="6A2A5C42" w:rsidR="008F491A" w:rsidRDefault="008F491A" w:rsidP="008F491A">
      <w:pPr>
        <w:pStyle w:val="BodyText"/>
        <w:spacing w:before="360" w:after="24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EE2F6" wp14:editId="30C5D4A7">
                <wp:simplePos x="0" y="0"/>
                <wp:positionH relativeFrom="column">
                  <wp:posOffset>173787</wp:posOffset>
                </wp:positionH>
                <wp:positionV relativeFrom="paragraph">
                  <wp:posOffset>102235</wp:posOffset>
                </wp:positionV>
                <wp:extent cx="609600" cy="438150"/>
                <wp:effectExtent l="0" t="0" r="0" b="0"/>
                <wp:wrapNone/>
                <wp:docPr id="6" name="Arrow: Pent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1A456C" w14:textId="77777777" w:rsidR="008F491A" w:rsidRPr="00751A80" w:rsidRDefault="008F491A" w:rsidP="008F491A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EE2F6" id="Arrow: Pentagon 6" o:spid="_x0000_s1027" type="#_x0000_t15" style="position:absolute;left:0;text-align:left;margin-left:13.7pt;margin-top:8.05pt;width:48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" adj="13838" fillcolor="#434e7e" stroked="f" strokeweight="1pt">
                <v:textbox>
                  <w:txbxContent>
                    <w:p w14:paraId="421A456C" w14:textId="77777777" w:rsidR="008F491A" w:rsidRPr="00751A80" w:rsidRDefault="008F491A" w:rsidP="008F491A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color w:val="B31983"/>
        </w:rPr>
        <w:t>You have five options to satisfy this requirement.</w:t>
      </w:r>
      <w:bookmarkEnd w:id="0"/>
      <w:r>
        <w:rPr>
          <w:rFonts w:ascii="Cambria" w:hAnsi="Cambria"/>
          <w:color w:val="B31983"/>
        </w:rPr>
        <w:t xml:space="preserve"> Follow the process shown in the </w:t>
      </w:r>
      <w:r w:rsidRPr="005D0BCC">
        <w:rPr>
          <w:rFonts w:ascii="Cambria" w:hAnsi="Cambria"/>
          <w:color w:val="434E7E"/>
        </w:rPr>
        <w:t xml:space="preserve">flowchart on the </w:t>
      </w:r>
      <w:r w:rsidR="00A97844">
        <w:rPr>
          <w:rFonts w:ascii="Cambria" w:hAnsi="Cambria"/>
          <w:color w:val="434E7E"/>
        </w:rPr>
        <w:t>last</w:t>
      </w:r>
      <w:r w:rsidRPr="005D0BCC">
        <w:rPr>
          <w:rFonts w:ascii="Cambria" w:hAnsi="Cambria"/>
          <w:color w:val="434E7E"/>
        </w:rPr>
        <w:t xml:space="preserve"> page</w:t>
      </w:r>
      <w:r>
        <w:rPr>
          <w:rFonts w:ascii="Cambria" w:hAnsi="Cambria"/>
          <w:color w:val="B31983"/>
        </w:rPr>
        <w:t xml:space="preserve"> to determine which option </w:t>
      </w:r>
      <w:proofErr w:type="gramStart"/>
      <w:r>
        <w:rPr>
          <w:rFonts w:ascii="Cambria" w:hAnsi="Cambria"/>
          <w:color w:val="B31983"/>
        </w:rPr>
        <w:t>you’ll</w:t>
      </w:r>
      <w:proofErr w:type="gramEnd"/>
      <w:r>
        <w:rPr>
          <w:rFonts w:ascii="Cambria" w:hAnsi="Cambria"/>
          <w:color w:val="B31983"/>
        </w:rPr>
        <w:t xml:space="preserve"> need to use.</w:t>
      </w:r>
    </w:p>
    <w:p w14:paraId="295E61ED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color w:val="B31983"/>
        </w:rPr>
      </w:pPr>
      <w:r w:rsidRPr="00073C2F">
        <w:rPr>
          <w:rFonts w:ascii="Cambria" w:hAnsi="Cambria"/>
          <w:b/>
          <w:bCs w:val="0"/>
          <w:color w:val="B31983"/>
        </w:rPr>
        <w:t>Option 1: Whole-building</w:t>
      </w:r>
      <w:r>
        <w:rPr>
          <w:rFonts w:ascii="Cambria" w:hAnsi="Cambria"/>
          <w:b/>
          <w:bCs w:val="0"/>
          <w:color w:val="B31983"/>
        </w:rPr>
        <w:t xml:space="preserve"> data</w:t>
      </w:r>
    </w:p>
    <w:p w14:paraId="24DF970B" w14:textId="15A416DB" w:rsidR="008F491A" w:rsidRDefault="008F491A" w:rsidP="008F491A">
      <w:pPr>
        <w:pStyle w:val="BodyText"/>
        <w:tabs>
          <w:tab w:val="left" w:pos="3623"/>
        </w:tabs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</w:t>
      </w:r>
      <w:r w:rsidRPr="00320671">
        <w:rPr>
          <w:rFonts w:ascii="Cambria" w:hAnsi="Cambria"/>
          <w:color w:val="434E7E"/>
        </w:rPr>
        <w:t xml:space="preserve">whole-building </w:t>
      </w:r>
      <w:r>
        <w:rPr>
          <w:rFonts w:ascii="Cambria" w:hAnsi="Cambria"/>
          <w:color w:val="434E7E"/>
        </w:rPr>
        <w:t>water</w:t>
      </w:r>
      <w:r w:rsidRPr="00320671">
        <w:rPr>
          <w:rFonts w:ascii="Cambria" w:hAnsi="Cambria"/>
          <w:color w:val="434E7E"/>
        </w:rPr>
        <w:t xml:space="preserve"> consumption data</w:t>
      </w:r>
      <w:r>
        <w:rPr>
          <w:rFonts w:ascii="Cambria" w:hAnsi="Cambria"/>
          <w:color w:val="B31983"/>
        </w:rPr>
        <w:t xml:space="preserve"> from the utility.</w:t>
      </w:r>
    </w:p>
    <w:p w14:paraId="30B24196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 w:rsidRPr="00320671">
        <w:rPr>
          <w:rFonts w:ascii="Cambria" w:hAnsi="Cambria"/>
          <w:b/>
          <w:bCs w:val="0"/>
          <w:noProof/>
          <w:color w:val="B31983"/>
        </w:rPr>
        <w:t>Option 2</w:t>
      </w:r>
      <w:r>
        <w:rPr>
          <w:rFonts w:ascii="Cambria" w:hAnsi="Cambria"/>
          <w:b/>
          <w:bCs w:val="0"/>
          <w:noProof/>
          <w:color w:val="B31983"/>
        </w:rPr>
        <w:t>: Tenant data</w:t>
      </w:r>
      <w:bookmarkStart w:id="1" w:name="_Hlk67904658"/>
    </w:p>
    <w:p w14:paraId="418AE0FF" w14:textId="35165EF8" w:rsidR="008F491A" w:rsidRDefault="008F491A" w:rsidP="008F491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water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>.</w:t>
      </w:r>
      <w:bookmarkEnd w:id="1"/>
    </w:p>
    <w:p w14:paraId="07E677BF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3: Tenant memo</w:t>
      </w:r>
    </w:p>
    <w:p w14:paraId="2F8C9D73" w14:textId="25CD9F25" w:rsidR="008F491A" w:rsidRPr="00073C2F" w:rsidRDefault="008F491A" w:rsidP="008F491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Obtain a </w:t>
      </w:r>
      <w:r w:rsidRPr="00CD69B8">
        <w:rPr>
          <w:rFonts w:ascii="Cambria" w:hAnsi="Cambria"/>
          <w:color w:val="434E7E"/>
        </w:rPr>
        <w:t>memo</w:t>
      </w:r>
      <w:r w:rsidRPr="002B309E">
        <w:rPr>
          <w:rFonts w:ascii="Cambria" w:hAnsi="Cambria"/>
          <w:color w:val="B31983"/>
        </w:rPr>
        <w:t xml:space="preserve"> from </w:t>
      </w:r>
      <w:r>
        <w:rPr>
          <w:rFonts w:ascii="Cambria" w:hAnsi="Cambria"/>
          <w:color w:val="B31983"/>
        </w:rPr>
        <w:t xml:space="preserve">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 </w:t>
      </w:r>
      <w:r w:rsidRPr="002B309E">
        <w:rPr>
          <w:rFonts w:ascii="Cambria" w:hAnsi="Cambria"/>
          <w:color w:val="B31983"/>
        </w:rPr>
        <w:t xml:space="preserve">in which the tenant certifies that they benchmark their </w:t>
      </w:r>
      <w:r>
        <w:rPr>
          <w:rFonts w:ascii="Cambria" w:hAnsi="Cambria"/>
          <w:color w:val="B31983"/>
        </w:rPr>
        <w:t>water</w:t>
      </w:r>
      <w:r w:rsidRPr="002B309E">
        <w:rPr>
          <w:rFonts w:ascii="Cambria" w:hAnsi="Cambria"/>
          <w:color w:val="B31983"/>
        </w:rPr>
        <w:t xml:space="preserve"> consumption</w:t>
      </w:r>
      <w:r>
        <w:rPr>
          <w:rFonts w:ascii="Cambria" w:hAnsi="Cambria"/>
          <w:color w:val="B31983"/>
        </w:rPr>
        <w:t>.</w:t>
      </w:r>
    </w:p>
    <w:p w14:paraId="40810E0F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4: Management-controlled meters</w:t>
      </w:r>
      <w:bookmarkStart w:id="2" w:name="_Hlk67904683"/>
    </w:p>
    <w:p w14:paraId="320521A7" w14:textId="536A4FA7" w:rsidR="008F491A" w:rsidRDefault="008F491A" w:rsidP="008F491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5233F2">
        <w:rPr>
          <w:rFonts w:ascii="Cambria" w:hAnsi="Cambria"/>
          <w:color w:val="B31983"/>
        </w:rPr>
        <w:t xml:space="preserve">Benchmark </w:t>
      </w:r>
      <w:r>
        <w:rPr>
          <w:rFonts w:ascii="Cambria" w:hAnsi="Cambria"/>
          <w:color w:val="B31983"/>
        </w:rPr>
        <w:t>water</w:t>
      </w:r>
      <w:r w:rsidRPr="005233F2">
        <w:rPr>
          <w:rFonts w:ascii="Cambria" w:hAnsi="Cambria"/>
          <w:color w:val="B31983"/>
        </w:rPr>
        <w:t xml:space="preserve"> consumption for any</w:t>
      </w:r>
      <w:r w:rsidRPr="00881984">
        <w:rPr>
          <w:rFonts w:ascii="Cambria" w:hAnsi="Cambria"/>
          <w:color w:val="434E7E"/>
        </w:rPr>
        <w:t xml:space="preserve"> </w:t>
      </w:r>
      <w:r w:rsidRPr="00CD69B8">
        <w:rPr>
          <w:rFonts w:ascii="Cambria" w:hAnsi="Cambria"/>
          <w:color w:val="434E7E"/>
        </w:rPr>
        <w:t>management controlled-meters</w:t>
      </w:r>
      <w:r>
        <w:rPr>
          <w:rFonts w:ascii="Cambria" w:hAnsi="Cambria"/>
          <w:color w:val="B31983"/>
        </w:rPr>
        <w:t>. Depending on the property and/or lease(s), this may be limited to landscaping and exterior cleaning uses.</w:t>
      </w:r>
      <w:bookmarkEnd w:id="2"/>
    </w:p>
    <w:p w14:paraId="09E8D318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</w:t>
      </w:r>
      <w:r>
        <w:rPr>
          <w:rFonts w:ascii="Cambria" w:hAnsi="Cambria"/>
          <w:b/>
          <w:bCs w:val="0"/>
          <w:color w:val="B31983"/>
        </w:rPr>
        <w:t>5: Management memo</w:t>
      </w:r>
    </w:p>
    <w:p w14:paraId="43F707E0" w14:textId="77777777" w:rsidR="008F491A" w:rsidRDefault="008F491A" w:rsidP="008F491A">
      <w:pPr>
        <w:pStyle w:val="BodyText"/>
        <w:tabs>
          <w:tab w:val="left" w:pos="3623"/>
        </w:tabs>
        <w:spacing w:after="120"/>
        <w:ind w:left="1800" w:firstLine="0"/>
        <w:rPr>
          <w:rFonts w:ascii="Cambria" w:hAnsi="Cambria"/>
          <w:color w:val="B31983"/>
        </w:rPr>
      </w:pPr>
      <w:r w:rsidRPr="006419AF">
        <w:rPr>
          <w:rFonts w:ascii="Cambria" w:hAnsi="Cambria"/>
          <w:color w:val="B31983"/>
        </w:rPr>
        <w:t>E</w:t>
      </w:r>
      <w:r w:rsidRPr="00D32E09">
        <w:rPr>
          <w:rFonts w:ascii="Cambria" w:hAnsi="Cambria"/>
          <w:color w:val="B31983"/>
        </w:rPr>
        <w:t>xplain</w:t>
      </w:r>
      <w:r>
        <w:rPr>
          <w:rFonts w:ascii="Cambria" w:hAnsi="Cambria"/>
          <w:color w:val="B31983"/>
        </w:rPr>
        <w:t xml:space="preserve"> why Options 1-4 were unsuccessful in a </w:t>
      </w:r>
      <w:r w:rsidRPr="00881984">
        <w:rPr>
          <w:rFonts w:ascii="Cambria" w:hAnsi="Cambria"/>
          <w:color w:val="434E7E"/>
        </w:rPr>
        <w:t>memo</w:t>
      </w:r>
      <w:r>
        <w:rPr>
          <w:rFonts w:ascii="Cambria" w:hAnsi="Cambria"/>
          <w:color w:val="B31983"/>
        </w:rPr>
        <w:t xml:space="preserve"> and provide the memo as documentation for this baseline requirement.</w:t>
      </w:r>
    </w:p>
    <w:p w14:paraId="798524CD" w14:textId="77777777" w:rsidR="005B5ECD" w:rsidRDefault="005B5ECD" w:rsidP="005B5EC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A3D3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5A3D34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03E1D3F2" w14:textId="77777777" w:rsidR="005B5ECD" w:rsidRDefault="005B5ECD" w:rsidP="005B5ECD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Answer </w:t>
      </w:r>
      <w:r w:rsidRPr="008F28EB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>questions</w:t>
      </w:r>
      <w:r w:rsidRPr="008F28EB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that follow</w:t>
      </w:r>
      <w:r w:rsidRPr="008F28EB">
        <w:rPr>
          <w:rFonts w:ascii="Cambria" w:hAnsi="Cambria"/>
          <w:color w:val="B31983"/>
        </w:rPr>
        <w:t>.</w:t>
      </w:r>
    </w:p>
    <w:p w14:paraId="76F5F324" w14:textId="376DDB69" w:rsidR="008F491A" w:rsidRPr="005B5ECD" w:rsidRDefault="00683597" w:rsidP="005B5ECD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hyperlink r:id="rId9" w:history="1">
        <w:r w:rsidR="005B5ECD" w:rsidRPr="00683597">
          <w:rPr>
            <w:rStyle w:val="Hyperlink"/>
            <w:rFonts w:ascii="Cambria" w:hAnsi="Cambria"/>
            <w:color w:val="434E7E"/>
          </w:rPr>
          <w:t>Share the property</w:t>
        </w:r>
      </w:hyperlink>
      <w:r w:rsidR="005B5ECD">
        <w:rPr>
          <w:rFonts w:ascii="Cambria" w:hAnsi="Cambria"/>
          <w:color w:val="B31983"/>
        </w:rPr>
        <w:t xml:space="preserve"> in ENERGY STAR Portfolio Manager</w:t>
      </w:r>
      <w:r w:rsidR="001D0983">
        <w:rPr>
          <w:rFonts w:ascii="Cambria" w:hAnsi="Cambria"/>
          <w:color w:val="B31983"/>
        </w:rPr>
        <w:t>.</w:t>
      </w:r>
      <w:r w:rsidR="008F491A" w:rsidRPr="005B5ECD">
        <w:rPr>
          <w:rFonts w:ascii="Cambria" w:hAnsi="Cambria"/>
          <w:color w:val="B31983"/>
        </w:rPr>
        <w:br w:type="page"/>
      </w:r>
    </w:p>
    <w:p w14:paraId="4468C354" w14:textId="4E21CCA6" w:rsidR="000D2DAC" w:rsidRDefault="00C556E1" w:rsidP="008F491A">
      <w:pPr>
        <w:pStyle w:val="BodyText"/>
        <w:numPr>
          <w:ilvl w:val="0"/>
          <w:numId w:val="6"/>
        </w:numPr>
        <w:spacing w:before="120" w:after="24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lastRenderedPageBreak/>
        <w:t xml:space="preserve">How were you able to satisfy this </w:t>
      </w:r>
      <w:r w:rsidR="008F491A">
        <w:rPr>
          <w:rFonts w:ascii="Cambria" w:hAnsi="Cambria"/>
          <w:color w:val="414042"/>
        </w:rPr>
        <w:t>b</w:t>
      </w:r>
      <w:r w:rsidRPr="000C5575">
        <w:rPr>
          <w:rFonts w:ascii="Cambria" w:hAnsi="Cambria"/>
          <w:color w:val="414042"/>
        </w:rPr>
        <w:t xml:space="preserve">aseline </w:t>
      </w:r>
      <w:r w:rsidR="008F491A">
        <w:rPr>
          <w:rFonts w:ascii="Cambria" w:hAnsi="Cambria"/>
          <w:color w:val="414042"/>
        </w:rPr>
        <w:t>r</w:t>
      </w:r>
      <w:r w:rsidRPr="000C5575">
        <w:rPr>
          <w:rFonts w:ascii="Cambria" w:hAnsi="Cambria"/>
          <w:color w:val="414042"/>
        </w:rPr>
        <w:t>equirement</w:t>
      </w:r>
      <w:r w:rsidR="000D2DAC" w:rsidRPr="000C5575">
        <w:rPr>
          <w:rFonts w:ascii="Cambria" w:hAnsi="Cambria"/>
          <w:color w:val="414042"/>
        </w:rPr>
        <w:t>?</w:t>
      </w:r>
    </w:p>
    <w:tbl>
      <w:tblPr>
        <w:tblW w:w="0" w:type="auto"/>
        <w:tblInd w:w="69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5"/>
        <w:gridCol w:w="900"/>
      </w:tblGrid>
      <w:tr w:rsidR="008F491A" w:rsidRPr="002B309E" w14:paraId="1788FB3C" w14:textId="77777777" w:rsidTr="008F491A">
        <w:trPr>
          <w:trHeight w:hRule="exact" w:val="680"/>
        </w:trPr>
        <w:tc>
          <w:tcPr>
            <w:tcW w:w="4345" w:type="dxa"/>
            <w:tcBorders>
              <w:right w:val="single" w:sz="4" w:space="0" w:color="FFC629"/>
            </w:tcBorders>
            <w:vAlign w:val="center"/>
          </w:tcPr>
          <w:p w14:paraId="28A46D5F" w14:textId="77777777" w:rsidR="008F491A" w:rsidRPr="002B309E" w:rsidRDefault="008F491A" w:rsidP="00980A8D">
            <w:pPr>
              <w:pStyle w:val="TableParagraph"/>
              <w:spacing w:before="0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1: </w:t>
            </w:r>
            <w:r w:rsidRPr="002B309E">
              <w:rPr>
                <w:color w:val="414042"/>
              </w:rPr>
              <w:t>Whole-building</w:t>
            </w:r>
            <w:r>
              <w:rPr>
                <w:color w:val="414042"/>
              </w:rPr>
              <w:t xml:space="preserve"> data</w:t>
            </w:r>
          </w:p>
        </w:tc>
        <w:tc>
          <w:tcPr>
            <w:tcW w:w="900" w:type="dxa"/>
            <w:tcBorders>
              <w:left w:val="single" w:sz="4" w:space="0" w:color="FFC629"/>
            </w:tcBorders>
            <w:vAlign w:val="center"/>
          </w:tcPr>
          <w:p w14:paraId="4704A05D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584C6B60" w14:textId="77777777" w:rsidTr="008F491A">
        <w:trPr>
          <w:trHeight w:hRule="exact" w:val="703"/>
        </w:trPr>
        <w:tc>
          <w:tcPr>
            <w:tcW w:w="4345" w:type="dxa"/>
            <w:tcBorders>
              <w:right w:val="single" w:sz="4" w:space="0" w:color="FFC629"/>
            </w:tcBorders>
            <w:vAlign w:val="center"/>
          </w:tcPr>
          <w:p w14:paraId="7D1AF267" w14:textId="77777777" w:rsidR="008F491A" w:rsidRPr="002B309E" w:rsidRDefault="008F491A" w:rsidP="00980A8D">
            <w:pPr>
              <w:pStyle w:val="TableParagraph"/>
              <w:spacing w:before="0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2: </w:t>
            </w:r>
            <w:r w:rsidRPr="002B309E">
              <w:rPr>
                <w:color w:val="414042"/>
              </w:rPr>
              <w:t>Tenant data</w:t>
            </w:r>
          </w:p>
        </w:tc>
        <w:tc>
          <w:tcPr>
            <w:tcW w:w="900" w:type="dxa"/>
            <w:tcBorders>
              <w:left w:val="single" w:sz="4" w:space="0" w:color="FFC629"/>
            </w:tcBorders>
            <w:vAlign w:val="center"/>
          </w:tcPr>
          <w:p w14:paraId="0DD24FCF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12303D2C" w14:textId="77777777" w:rsidTr="008F491A">
        <w:trPr>
          <w:trHeight w:hRule="exact" w:val="681"/>
        </w:trPr>
        <w:tc>
          <w:tcPr>
            <w:tcW w:w="4345" w:type="dxa"/>
            <w:vAlign w:val="center"/>
          </w:tcPr>
          <w:p w14:paraId="06C01E0A" w14:textId="77777777" w:rsidR="008F491A" w:rsidRPr="002B309E" w:rsidRDefault="008F491A" w:rsidP="00980A8D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3: </w:t>
            </w:r>
            <w:r w:rsidRPr="002B309E">
              <w:rPr>
                <w:color w:val="414042"/>
              </w:rPr>
              <w:t>Tenant memo</w:t>
            </w:r>
          </w:p>
        </w:tc>
        <w:tc>
          <w:tcPr>
            <w:tcW w:w="900" w:type="dxa"/>
            <w:vAlign w:val="center"/>
          </w:tcPr>
          <w:p w14:paraId="134D2925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43541B86" w14:textId="77777777" w:rsidTr="008F491A">
        <w:trPr>
          <w:trHeight w:hRule="exact" w:val="681"/>
        </w:trPr>
        <w:tc>
          <w:tcPr>
            <w:tcW w:w="4345" w:type="dxa"/>
            <w:vAlign w:val="center"/>
          </w:tcPr>
          <w:p w14:paraId="5FA77475" w14:textId="77777777" w:rsidR="008F491A" w:rsidRPr="002B309E" w:rsidRDefault="008F491A" w:rsidP="00980A8D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>Option 4: Management-controlled meters</w:t>
            </w:r>
          </w:p>
        </w:tc>
        <w:tc>
          <w:tcPr>
            <w:tcW w:w="900" w:type="dxa"/>
            <w:vAlign w:val="center"/>
          </w:tcPr>
          <w:p w14:paraId="362BA48A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031D6E40" w14:textId="77777777" w:rsidTr="008F491A">
        <w:trPr>
          <w:trHeight w:hRule="exact" w:val="681"/>
        </w:trPr>
        <w:tc>
          <w:tcPr>
            <w:tcW w:w="4345" w:type="dxa"/>
            <w:vAlign w:val="center"/>
          </w:tcPr>
          <w:p w14:paraId="0CB0B1E9" w14:textId="77777777" w:rsidR="008F491A" w:rsidRDefault="008F491A" w:rsidP="00980A8D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>Option 5: Management memo</w:t>
            </w:r>
          </w:p>
        </w:tc>
        <w:tc>
          <w:tcPr>
            <w:tcW w:w="900" w:type="dxa"/>
            <w:vAlign w:val="center"/>
          </w:tcPr>
          <w:p w14:paraId="71A5DD08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4E7A7A5" w14:textId="07EA8525" w:rsidR="008F491A" w:rsidRDefault="000D2DAC" w:rsidP="005B5ECD">
      <w:pPr>
        <w:pStyle w:val="BodyText"/>
        <w:numPr>
          <w:ilvl w:val="0"/>
          <w:numId w:val="6"/>
        </w:numPr>
        <w:spacing w:before="240" w:after="120"/>
        <w:ind w:right="9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t xml:space="preserve">Enter </w:t>
      </w:r>
      <w:r w:rsidR="003F4D3D" w:rsidRPr="000C5575">
        <w:rPr>
          <w:rFonts w:ascii="Cambria" w:hAnsi="Cambria"/>
          <w:color w:val="414042"/>
        </w:rPr>
        <w:t xml:space="preserve">water consumption information </w:t>
      </w:r>
      <w:r w:rsidRPr="000C5575">
        <w:rPr>
          <w:rFonts w:ascii="Cambria" w:hAnsi="Cambria"/>
          <w:color w:val="414042"/>
        </w:rPr>
        <w:t xml:space="preserve">for the areas </w:t>
      </w:r>
      <w:proofErr w:type="gramStart"/>
      <w:r w:rsidRPr="000C5575">
        <w:rPr>
          <w:rFonts w:ascii="Cambria" w:hAnsi="Cambria"/>
          <w:color w:val="414042"/>
        </w:rPr>
        <w:t>you</w:t>
      </w:r>
      <w:r w:rsidR="00A97844">
        <w:rPr>
          <w:rFonts w:ascii="Cambria" w:hAnsi="Cambria"/>
          <w:color w:val="414042"/>
        </w:rPr>
        <w:t>’re</w:t>
      </w:r>
      <w:proofErr w:type="gramEnd"/>
      <w:r w:rsidRPr="000C5575">
        <w:rPr>
          <w:rFonts w:ascii="Cambria" w:hAnsi="Cambria"/>
          <w:color w:val="414042"/>
        </w:rPr>
        <w:t xml:space="preserve"> able to benchmark</w:t>
      </w:r>
      <w:r w:rsidR="008F491A">
        <w:rPr>
          <w:rFonts w:ascii="Cambria" w:hAnsi="Cambria"/>
          <w:color w:val="414042"/>
        </w:rPr>
        <w:t>.</w:t>
      </w:r>
    </w:p>
    <w:p w14:paraId="1FA4698C" w14:textId="33365F97" w:rsidR="00010012" w:rsidRDefault="00454519" w:rsidP="008F491A">
      <w:pPr>
        <w:pStyle w:val="BodyText"/>
        <w:spacing w:before="120" w:after="240"/>
        <w:ind w:left="360" w:right="90" w:firstLine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</w:t>
      </w:r>
      <w:r w:rsidRPr="002B309E">
        <w:rPr>
          <w:rFonts w:ascii="Cambria" w:hAnsi="Cambria"/>
          <w:color w:val="414042"/>
        </w:rPr>
        <w:t xml:space="preserve">heck the </w:t>
      </w:r>
      <w:r>
        <w:rPr>
          <w:rFonts w:ascii="Cambria" w:hAnsi="Cambria"/>
          <w:color w:val="414042"/>
        </w:rPr>
        <w:t xml:space="preserve">applicable </w:t>
      </w:r>
      <w:r w:rsidRPr="002B309E">
        <w:rPr>
          <w:rFonts w:ascii="Cambria" w:hAnsi="Cambria"/>
          <w:color w:val="414042"/>
        </w:rPr>
        <w:t xml:space="preserve">line if you obtained a tenant memo that certifies that they are tracking </w:t>
      </w:r>
      <w:r>
        <w:rPr>
          <w:rFonts w:ascii="Cambria" w:hAnsi="Cambria"/>
          <w:color w:val="414042"/>
        </w:rPr>
        <w:t>water</w:t>
      </w:r>
      <w:r w:rsidRPr="002B309E">
        <w:rPr>
          <w:rFonts w:ascii="Cambria" w:hAnsi="Cambria"/>
          <w:color w:val="414042"/>
        </w:rPr>
        <w:t xml:space="preserve"> consumption</w:t>
      </w:r>
      <w:r>
        <w:rPr>
          <w:rFonts w:ascii="Cambria" w:hAnsi="Cambria"/>
          <w:color w:val="414042"/>
        </w:rPr>
        <w:t xml:space="preserve"> or exhausted all benchmarking steps and must provide a management memo.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2335"/>
        <w:gridCol w:w="1730"/>
      </w:tblGrid>
      <w:tr w:rsidR="00E77E3B" w14:paraId="0627F50E" w14:textId="77777777" w:rsidTr="00A97844">
        <w:trPr>
          <w:trHeight w:val="576"/>
        </w:trPr>
        <w:tc>
          <w:tcPr>
            <w:tcW w:w="23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53FEC6B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173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05DB650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61471C84" w14:textId="77777777" w:rsidTr="00A97844">
        <w:trPr>
          <w:trHeight w:val="576"/>
        </w:trPr>
        <w:tc>
          <w:tcPr>
            <w:tcW w:w="23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5F0D355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ENERGY STAR score</w:t>
            </w:r>
          </w:p>
        </w:tc>
        <w:tc>
          <w:tcPr>
            <w:tcW w:w="173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2E83507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02E2231E" w14:textId="77777777" w:rsidTr="00A97844">
        <w:trPr>
          <w:trHeight w:val="576"/>
        </w:trPr>
        <w:tc>
          <w:tcPr>
            <w:tcW w:w="23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01DDF08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Site EUI</w:t>
            </w:r>
          </w:p>
        </w:tc>
        <w:tc>
          <w:tcPr>
            <w:tcW w:w="173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1501D8AD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6C2C91F9" w14:textId="77777777" w:rsidTr="00A97844">
        <w:trPr>
          <w:trHeight w:val="576"/>
        </w:trPr>
        <w:tc>
          <w:tcPr>
            <w:tcW w:w="23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3869F592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Tenant memo</w:t>
            </w:r>
          </w:p>
        </w:tc>
        <w:tc>
          <w:tcPr>
            <w:tcW w:w="173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53FEAC80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3A65CE34" w14:textId="77777777" w:rsidTr="00A97844">
        <w:trPr>
          <w:trHeight w:val="576"/>
        </w:trPr>
        <w:tc>
          <w:tcPr>
            <w:tcW w:w="23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4E8F7BE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Management memo</w:t>
            </w:r>
          </w:p>
        </w:tc>
        <w:tc>
          <w:tcPr>
            <w:tcW w:w="173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874F848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8E691DF" w14:textId="77777777" w:rsidR="008F491A" w:rsidRPr="002B309E" w:rsidRDefault="008F491A" w:rsidP="008F491A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Submit </w:t>
      </w:r>
      <w:r w:rsidRPr="00A045AC">
        <w:rPr>
          <w:rFonts w:ascii="Cambria" w:hAnsi="Cambria"/>
          <w:color w:val="434E7E"/>
        </w:rPr>
        <w:t>one of the following</w:t>
      </w:r>
      <w:r w:rsidRPr="002B309E">
        <w:rPr>
          <w:rFonts w:ascii="Cambria" w:hAnsi="Cambria"/>
          <w:color w:val="414042"/>
        </w:rPr>
        <w:t xml:space="preserve"> as benchmarking evidence.</w:t>
      </w:r>
    </w:p>
    <w:p w14:paraId="20770017" w14:textId="368E8CEE" w:rsidR="008F491A" w:rsidRDefault="00683597" w:rsidP="005B5ECD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hyperlink r:id="rId10" w:history="1">
        <w:r w:rsidR="008F491A" w:rsidRPr="00683597">
          <w:rPr>
            <w:rStyle w:val="Hyperlink"/>
            <w:rFonts w:ascii="Cambria" w:hAnsi="Cambria"/>
            <w:color w:val="B31983"/>
          </w:rPr>
          <w:t>Share the property</w:t>
        </w:r>
      </w:hyperlink>
      <w:r w:rsidR="008F491A" w:rsidRPr="002B309E">
        <w:rPr>
          <w:rFonts w:ascii="Cambria" w:hAnsi="Cambria"/>
          <w:color w:val="414042"/>
        </w:rPr>
        <w:t xml:space="preserve"> with IREM in ENERGY STAR Portfolio Manager.</w:t>
      </w:r>
    </w:p>
    <w:p w14:paraId="104B314C" w14:textId="4522F70F" w:rsidR="008F491A" w:rsidRPr="00F63911" w:rsidRDefault="008F491A" w:rsidP="008F491A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t xml:space="preserve">Remember: </w:t>
      </w:r>
      <w:r w:rsidRPr="002B309E">
        <w:rPr>
          <w:rFonts w:ascii="Cambria" w:hAnsi="Cambria"/>
          <w:color w:val="434E7E"/>
        </w:rPr>
        <w:t>The most recent year-ending date must be no more than three months prior to the date you submit your CSP application.</w:t>
      </w:r>
    </w:p>
    <w:p w14:paraId="2FAEFA44" w14:textId="77777777" w:rsidR="008F491A" w:rsidRPr="002B309E" w:rsidRDefault="008F491A" w:rsidP="008F491A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This information does </w:t>
      </w:r>
      <w:r w:rsidRPr="002B309E">
        <w:rPr>
          <w:rFonts w:ascii="Cambria" w:hAnsi="Cambria"/>
          <w:color w:val="434E7E"/>
        </w:rPr>
        <w:t>not</w:t>
      </w:r>
      <w:r w:rsidRPr="002B309E">
        <w:rPr>
          <w:rFonts w:ascii="Cambria" w:hAnsi="Cambria"/>
          <w:color w:val="414042"/>
        </w:rPr>
        <w:t xml:space="preserve"> need to be certified by a Professional Engineer.</w:t>
      </w:r>
    </w:p>
    <w:p w14:paraId="66C3CB62" w14:textId="4BC156F4" w:rsidR="008F491A" w:rsidRPr="002B309E" w:rsidRDefault="008F491A" w:rsidP="005B5ECD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</w:t>
      </w:r>
      <w:r w:rsidRPr="002B309E">
        <w:rPr>
          <w:rFonts w:ascii="Cambria" w:hAnsi="Cambria"/>
          <w:color w:val="414042"/>
        </w:rPr>
        <w:t>ummary information from any other tool you use</w:t>
      </w:r>
      <w:r w:rsidR="005B5ECD">
        <w:rPr>
          <w:rFonts w:ascii="Cambria" w:hAnsi="Cambria"/>
          <w:color w:val="414042"/>
        </w:rPr>
        <w:t xml:space="preserve"> besides</w:t>
      </w:r>
      <w:r>
        <w:rPr>
          <w:rFonts w:ascii="Cambria" w:hAnsi="Cambria"/>
          <w:color w:val="414042"/>
        </w:rPr>
        <w:t xml:space="preserve"> ENERGY STAR Portfolio Manager</w:t>
      </w:r>
    </w:p>
    <w:p w14:paraId="3D279C0D" w14:textId="60A6F081" w:rsidR="008F491A" w:rsidRDefault="008F491A" w:rsidP="005B5ECD">
      <w:pPr>
        <w:pStyle w:val="BodyText"/>
        <w:numPr>
          <w:ilvl w:val="0"/>
          <w:numId w:val="8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</w:t>
      </w:r>
      <w:r w:rsidRPr="002B309E">
        <w:rPr>
          <w:rFonts w:ascii="Cambria" w:hAnsi="Cambria"/>
          <w:color w:val="414042"/>
        </w:rPr>
        <w:t>enant memo</w:t>
      </w:r>
    </w:p>
    <w:p w14:paraId="339A63E2" w14:textId="7F655E06" w:rsidR="008F491A" w:rsidRPr="002B309E" w:rsidRDefault="008F491A" w:rsidP="005B5ECD">
      <w:pPr>
        <w:pStyle w:val="BodyText"/>
        <w:numPr>
          <w:ilvl w:val="0"/>
          <w:numId w:val="8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Management memo</w:t>
      </w:r>
    </w:p>
    <w:p w14:paraId="12841BFE" w14:textId="3175DBB1" w:rsidR="00010012" w:rsidRPr="002B309E" w:rsidRDefault="00010012" w:rsidP="005B5ECD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14:paraId="1A890883" w14:textId="6112E64A" w:rsidR="001D5FAD" w:rsidRDefault="00683597" w:rsidP="001D5FA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1" w:history="1">
        <w:r w:rsidR="00B03547" w:rsidRPr="00683597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B03547" w:rsidRPr="00683597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B03547" w:rsidRPr="002B309E">
        <w:rPr>
          <w:rFonts w:ascii="Cambria" w:hAnsi="Cambria"/>
          <w:color w:val="414042"/>
        </w:rPr>
        <w:t xml:space="preserve"> in ENERGY STAR Portfolio Manager</w:t>
      </w:r>
    </w:p>
    <w:p w14:paraId="0B3CEBF7" w14:textId="6EF528D7" w:rsidR="001D5FAD" w:rsidRDefault="001D5FAD" w:rsidP="001D5FA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Tenant or management memo</w:t>
      </w:r>
    </w:p>
    <w:p w14:paraId="4B2DD47D" w14:textId="77777777" w:rsidR="006F70BE" w:rsidRDefault="006F70BE" w:rsidP="006F70BE">
      <w:pPr>
        <w:pStyle w:val="BodyText"/>
        <w:spacing w:before="141"/>
        <w:ind w:left="0" w:firstLine="0"/>
        <w:rPr>
          <w:rFonts w:ascii="Cambria" w:hAnsi="Cambria"/>
          <w:color w:val="414042"/>
        </w:rPr>
        <w:sectPr w:rsidR="006F70BE" w:rsidSect="005D4FFF">
          <w:footerReference w:type="default" r:id="rId12"/>
          <w:headerReference w:type="first" r:id="rId13"/>
          <w:footerReference w:type="first" r:id="rId14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1215AF08" w14:textId="77777777" w:rsidR="006F70BE" w:rsidRPr="0017636D" w:rsidRDefault="006F70BE" w:rsidP="006F70BE">
      <w:pPr>
        <w:widowControl/>
        <w:rPr>
          <w:rFonts w:ascii="Cambria" w:hAnsi="Cambria"/>
          <w:color w:val="434E7E"/>
          <w:sz w:val="28"/>
          <w:szCs w:val="28"/>
        </w:rPr>
      </w:pPr>
      <w:r w:rsidRPr="0017636D">
        <w:rPr>
          <w:rFonts w:ascii="Cambria" w:hAnsi="Cambria"/>
          <w:color w:val="434E7E"/>
          <w:sz w:val="28"/>
          <w:szCs w:val="28"/>
        </w:rPr>
        <w:lastRenderedPageBreak/>
        <w:t>IREM CSP for Industrial Properties</w:t>
      </w:r>
    </w:p>
    <w:p w14:paraId="64E8769C" w14:textId="77777777" w:rsidR="006F70BE" w:rsidRDefault="006F70BE" w:rsidP="006F70BE">
      <w:pPr>
        <w:widowControl/>
        <w:rPr>
          <w:rFonts w:ascii="Cambria" w:hAnsi="Cambria"/>
          <w:color w:val="414042"/>
        </w:rPr>
      </w:pPr>
      <w:r w:rsidRPr="00F64493">
        <w:rPr>
          <w:rFonts w:ascii="Cambria" w:hAnsi="Cambria"/>
          <w:noProof/>
          <w:color w:val="FFC629"/>
        </w:rPr>
        <w:drawing>
          <wp:anchor distT="0" distB="0" distL="114300" distR="114300" simplePos="0" relativeHeight="251668480" behindDoc="0" locked="0" layoutInCell="1" allowOverlap="1" wp14:anchorId="3BE9E6DD" wp14:editId="174A9304">
            <wp:simplePos x="0" y="0"/>
            <wp:positionH relativeFrom="margin">
              <wp:align>center</wp:align>
            </wp:positionH>
            <wp:positionV relativeFrom="paragraph">
              <wp:posOffset>499805</wp:posOffset>
            </wp:positionV>
            <wp:extent cx="9072245" cy="5292725"/>
            <wp:effectExtent l="38100" t="0" r="0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636D">
        <w:rPr>
          <w:rFonts w:ascii="Cambria" w:hAnsi="Cambria"/>
          <w:color w:val="B31983"/>
        </w:rPr>
        <w:t>Benchmarking process</w:t>
      </w:r>
    </w:p>
    <w:p w14:paraId="451B1B0F" w14:textId="77777777" w:rsidR="006F70BE" w:rsidRPr="00A85748" w:rsidRDefault="006F70BE" w:rsidP="006F70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4E2CBC69" w14:textId="60983B75" w:rsidR="006F70BE" w:rsidRPr="001D5FAD" w:rsidRDefault="006F70BE" w:rsidP="006F70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6F70BE" w:rsidRPr="001D5FAD" w:rsidSect="008F159A">
      <w:headerReference w:type="default" r:id="rId20"/>
      <w:footerReference w:type="default" r:id="rId21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89428" w14:textId="77777777" w:rsidR="00452284" w:rsidRDefault="00452284" w:rsidP="005D4FFF">
      <w:r>
        <w:separator/>
      </w:r>
    </w:p>
  </w:endnote>
  <w:endnote w:type="continuationSeparator" w:id="0">
    <w:p w14:paraId="7032AADE" w14:textId="77777777" w:rsidR="00452284" w:rsidRDefault="0045228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3F19" w14:textId="6714920A" w:rsidR="004B3519" w:rsidRPr="00F63911" w:rsidRDefault="002738C7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63911">
      <w:rPr>
        <w:rFonts w:ascii="Cambria" w:hAnsi="Cambria"/>
        <w:color w:val="414042"/>
        <w:sz w:val="18"/>
        <w:szCs w:val="18"/>
      </w:rPr>
      <w:fldChar w:fldCharType="begin"/>
    </w:r>
    <w:r w:rsidRPr="00F6391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63911">
      <w:rPr>
        <w:rFonts w:ascii="Cambria" w:hAnsi="Cambria"/>
        <w:color w:val="414042"/>
        <w:sz w:val="18"/>
        <w:szCs w:val="18"/>
      </w:rPr>
      <w:fldChar w:fldCharType="separate"/>
    </w:r>
    <w:r w:rsidRPr="00F63911">
      <w:rPr>
        <w:rFonts w:ascii="Cambria" w:hAnsi="Cambria"/>
        <w:noProof/>
        <w:color w:val="414042"/>
        <w:sz w:val="18"/>
        <w:szCs w:val="18"/>
      </w:rPr>
      <w:t>2</w:t>
    </w:r>
    <w:r w:rsidRPr="00F6391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7D13" w14:textId="77777777" w:rsidR="002738C7" w:rsidRPr="007947A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947AF">
      <w:rPr>
        <w:rFonts w:ascii="Cambria" w:hAnsi="Cambria"/>
        <w:color w:val="414042"/>
        <w:sz w:val="18"/>
        <w:szCs w:val="18"/>
      </w:rPr>
      <w:fldChar w:fldCharType="begin"/>
    </w:r>
    <w:r w:rsidRPr="007947A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947AF">
      <w:rPr>
        <w:rFonts w:ascii="Cambria" w:hAnsi="Cambria"/>
        <w:color w:val="414042"/>
        <w:sz w:val="18"/>
        <w:szCs w:val="18"/>
      </w:rPr>
      <w:fldChar w:fldCharType="separate"/>
    </w:r>
    <w:r w:rsidRPr="007947AF">
      <w:rPr>
        <w:rFonts w:ascii="Cambria" w:hAnsi="Cambria"/>
        <w:noProof/>
        <w:color w:val="414042"/>
        <w:sz w:val="18"/>
        <w:szCs w:val="18"/>
      </w:rPr>
      <w:t>2</w:t>
    </w:r>
    <w:r w:rsidRPr="007947AF">
      <w:rPr>
        <w:rFonts w:ascii="Cambria" w:hAnsi="Cambria"/>
        <w:noProof/>
        <w:color w:val="414042"/>
        <w:sz w:val="18"/>
        <w:szCs w:val="18"/>
      </w:rPr>
      <w:fldChar w:fldCharType="end"/>
    </w:r>
  </w:p>
  <w:p w14:paraId="5317FC6C" w14:textId="0AA7D96C" w:rsidR="004B3519" w:rsidRPr="007947AF" w:rsidRDefault="007947AF">
    <w:pPr>
      <w:pStyle w:val="Footer"/>
      <w:rPr>
        <w:rFonts w:ascii="Cambria" w:hAnsi="Cambria"/>
        <w:color w:val="414042"/>
        <w:sz w:val="18"/>
        <w:szCs w:val="18"/>
      </w:rPr>
    </w:pPr>
    <w:r w:rsidRPr="007947AF">
      <w:rPr>
        <w:rFonts w:ascii="Cambria" w:hAnsi="Cambria"/>
        <w:color w:val="414042"/>
        <w:sz w:val="18"/>
        <w:szCs w:val="18"/>
      </w:rPr>
      <w:t>v</w:t>
    </w:r>
    <w:r w:rsidR="002738C7" w:rsidRPr="007947AF">
      <w:rPr>
        <w:rFonts w:ascii="Cambria" w:hAnsi="Cambria"/>
        <w:color w:val="414042"/>
        <w:sz w:val="18"/>
        <w:szCs w:val="18"/>
      </w:rPr>
      <w:t>20</w:t>
    </w:r>
    <w:r w:rsidRPr="007947AF">
      <w:rPr>
        <w:rFonts w:ascii="Cambria" w:hAnsi="Cambria"/>
        <w:color w:val="414042"/>
        <w:sz w:val="18"/>
        <w:szCs w:val="18"/>
      </w:rPr>
      <w:t>21</w:t>
    </w:r>
    <w:r w:rsidR="002738C7" w:rsidRPr="007947AF">
      <w:rPr>
        <w:rFonts w:ascii="Cambria" w:hAnsi="Cambria"/>
        <w:color w:val="414042"/>
        <w:sz w:val="18"/>
        <w:szCs w:val="18"/>
      </w:rPr>
      <w:t xml:space="preserve">.1 (updated </w:t>
    </w:r>
    <w:r w:rsidRPr="007947AF">
      <w:rPr>
        <w:rFonts w:ascii="Cambria" w:hAnsi="Cambria"/>
        <w:color w:val="414042"/>
        <w:sz w:val="18"/>
        <w:szCs w:val="18"/>
      </w:rPr>
      <w:t>4</w:t>
    </w:r>
    <w:r w:rsidR="002738C7" w:rsidRPr="007947AF">
      <w:rPr>
        <w:rFonts w:ascii="Cambria" w:hAnsi="Cambria"/>
        <w:color w:val="414042"/>
        <w:sz w:val="18"/>
        <w:szCs w:val="18"/>
      </w:rPr>
      <w:t>/2021)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BD1A" w14:textId="77777777" w:rsidR="008F159A" w:rsidRPr="00842225" w:rsidRDefault="004820E3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E3ED" w14:textId="77777777" w:rsidR="00452284" w:rsidRDefault="00452284" w:rsidP="005D4FFF">
      <w:r>
        <w:separator/>
      </w:r>
    </w:p>
  </w:footnote>
  <w:footnote w:type="continuationSeparator" w:id="0">
    <w:p w14:paraId="23AC4420" w14:textId="77777777" w:rsidR="00452284" w:rsidRDefault="0045228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37A3" w14:textId="5D5E573F" w:rsidR="005D4FFF" w:rsidRDefault="005E40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E51418E" wp14:editId="3E94611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6B50E" w14:textId="77777777" w:rsidR="008F159A" w:rsidRDefault="004522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71EE3E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766674"/>
    <w:multiLevelType w:val="multilevel"/>
    <w:tmpl w:val="54862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47F28"/>
    <w:multiLevelType w:val="hybridMultilevel"/>
    <w:tmpl w:val="CBA65C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81790"/>
    <w:rsid w:val="00086140"/>
    <w:rsid w:val="000C5575"/>
    <w:rsid w:val="000C6757"/>
    <w:rsid w:val="000D2DAC"/>
    <w:rsid w:val="00190E04"/>
    <w:rsid w:val="001D0983"/>
    <w:rsid w:val="001D5FAD"/>
    <w:rsid w:val="00264FA2"/>
    <w:rsid w:val="002738C7"/>
    <w:rsid w:val="002B309E"/>
    <w:rsid w:val="003059DD"/>
    <w:rsid w:val="00336D3A"/>
    <w:rsid w:val="00385EF8"/>
    <w:rsid w:val="003A3926"/>
    <w:rsid w:val="003B2217"/>
    <w:rsid w:val="003C56B1"/>
    <w:rsid w:val="003F4D3D"/>
    <w:rsid w:val="00452284"/>
    <w:rsid w:val="00454519"/>
    <w:rsid w:val="004820E3"/>
    <w:rsid w:val="004B3519"/>
    <w:rsid w:val="004D0B65"/>
    <w:rsid w:val="004D1A6B"/>
    <w:rsid w:val="004D3427"/>
    <w:rsid w:val="004F1EC8"/>
    <w:rsid w:val="0050005D"/>
    <w:rsid w:val="00507902"/>
    <w:rsid w:val="00515A89"/>
    <w:rsid w:val="005276EC"/>
    <w:rsid w:val="005B5ECD"/>
    <w:rsid w:val="005C595E"/>
    <w:rsid w:val="005D4FFF"/>
    <w:rsid w:val="005E402F"/>
    <w:rsid w:val="005E5EE1"/>
    <w:rsid w:val="0063465C"/>
    <w:rsid w:val="00683597"/>
    <w:rsid w:val="006F70BE"/>
    <w:rsid w:val="007024ED"/>
    <w:rsid w:val="00710D12"/>
    <w:rsid w:val="00736734"/>
    <w:rsid w:val="007947AF"/>
    <w:rsid w:val="008A36F9"/>
    <w:rsid w:val="008C00C1"/>
    <w:rsid w:val="008C5490"/>
    <w:rsid w:val="008F491A"/>
    <w:rsid w:val="008F4D93"/>
    <w:rsid w:val="00937DD6"/>
    <w:rsid w:val="009742CA"/>
    <w:rsid w:val="00977C43"/>
    <w:rsid w:val="00991AC9"/>
    <w:rsid w:val="009C24C6"/>
    <w:rsid w:val="00A045AC"/>
    <w:rsid w:val="00A327DB"/>
    <w:rsid w:val="00A91D3B"/>
    <w:rsid w:val="00A97844"/>
    <w:rsid w:val="00AA1BA9"/>
    <w:rsid w:val="00B03547"/>
    <w:rsid w:val="00BA656D"/>
    <w:rsid w:val="00BB036C"/>
    <w:rsid w:val="00C556E1"/>
    <w:rsid w:val="00CD048B"/>
    <w:rsid w:val="00D90585"/>
    <w:rsid w:val="00DD7CA0"/>
    <w:rsid w:val="00DE6E2F"/>
    <w:rsid w:val="00DE716E"/>
    <w:rsid w:val="00DF0347"/>
    <w:rsid w:val="00E65FE5"/>
    <w:rsid w:val="00E77E3B"/>
    <w:rsid w:val="00F10A27"/>
    <w:rsid w:val="00F33DF9"/>
    <w:rsid w:val="00F63911"/>
    <w:rsid w:val="00F90562"/>
    <w:rsid w:val="00FB0CD6"/>
    <w:rsid w:val="00FE306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E7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978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eader" Target="header1.xml"/><Relationship Id="rId18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portfoliomanager.energystar.gov" TargetMode="External"/><Relationship Id="rId12" Type="http://schemas.openxmlformats.org/officeDocument/2006/relationships/footer" Target="footer1.xml"/><Relationship Id="rId1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diagramLayout" Target="diagrams/layout1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footnotes" Target="footnotes.xml"/><Relationship Id="rId15" Type="http://schemas.openxmlformats.org/officeDocument/2006/relationships/diagramData" Target="diagrams/data1.xml"/><Relationship Id="rId23" Type="http://schemas.openxmlformats.org/officeDocument/2006/relationships/theme" Target="theme/theme1.xml"/><Relationship Id="rId10" Type="http://schemas.openxmlformats.org/officeDocument/2006/relationships/hyperlink" Target="https://www.energystar.gov/sites/default/files/tools/Print_Resource_Sharing_Properties_080514_508.pdf" TargetMode="External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hyperlink" Target="https://www.energystar.gov/sites/default/files/tools/Print_Resource_Sharing_Properties_080514_508.pdf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583BDC-5BF0-412F-88F6-278B8BEAEE05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6BA2AC7-6F29-40B9-9761-E35BB970E80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gm:t>
    </dgm:pt>
    <dgm:pt modelId="{AACFF2AF-455E-4AFC-B6A4-9D19CC2D8978}" type="par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CF968C1-93C7-4CDA-BCE6-95AC2C7AC82B}" type="sib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26D5CEA-ED26-419B-8956-B618833D22A6}" type="asst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AE309E00-A041-46FA-88EE-AF6A2CF7CD09}" type="parTrans" cxnId="{196C9B55-499E-47F5-8A84-F2AEB66876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5A54705-1A9F-47A1-AF87-4DECFE31D735}" type="sibTrans" cxnId="{196C9B55-499E-47F5-8A84-F2AEB66876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2DFB3C81-1F46-43F0-A021-DD6A55C27E71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EE1B32ED-5C94-4275-A17C-78004535C6D5}" type="parTrans" cxnId="{75F635BE-B255-4A93-AC69-D6EE7FF3F8A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57AD4DE-A605-4EC7-BA03-1BBCE9BFBD7C}" type="sibTrans" cxnId="{75F635BE-B255-4A93-AC69-D6EE7FF3F8A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9C3EA424-4DBB-4826-84FD-51EF8FEC69C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gm:t>
    </dgm:pt>
    <dgm:pt modelId="{E3AAA854-2BDE-42FB-A7B5-5A4937981895}" type="parTrans" cxnId="{92DCAD42-3795-4549-9E01-B37272CC972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A349AAD-AA67-40E7-830D-9EF4EBB2A731}" type="sibTrans" cxnId="{92DCAD42-3795-4549-9E01-B37272CC972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6C23541-6436-477F-B5D5-9C75C5C9D841}" type="asst">
      <dgm:prSet phldrT="[Text]" custT="1"/>
      <dgm:spPr>
        <a:solidFill>
          <a:srgbClr val="434E7E"/>
        </a:solidFill>
        <a:ln>
          <a:noFill/>
        </a:ln>
      </dgm:spPr>
      <dgm:t>
        <a:bodyPr anchor="ctr" anchorCtr="0"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gm:t>
    </dgm:pt>
    <dgm:pt modelId="{57D184B5-6E92-46DA-8576-D60CB181F973}" type="parTrans" cxnId="{849A855D-F960-407F-AE85-34939E771336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A15A33E-B2E3-469C-9A77-E2CDE8A4C039}" type="sibTrans" cxnId="{849A855D-F960-407F-AE85-34939E771336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0ED3B5CB-5BEE-4724-9D77-A52FEC3342ED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2AB2B518-59C1-4A44-9D59-599A5483B59A}" type="parTrans" cxnId="{4B157B9A-CF39-4644-9C25-FEAE19E92672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FE7A6C37-6642-441B-B7CB-A96C90422C26}" type="sibTrans" cxnId="{4B157B9A-CF39-4644-9C25-FEAE19E92672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CD6587B-68C3-4178-9066-8148B50D0D0F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92FBF5A8-6871-420F-86FD-D731995C56CC}" type="parTrans" cxnId="{7839FC9E-83AF-42FB-99BC-F0DD4D7955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1206CCE-8F2E-4242-99B2-7F85491BE732}" type="sibTrans" cxnId="{7839FC9E-83AF-42FB-99BC-F0DD4D7955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760458A5-ECBC-4D33-976C-B1DD961CC22B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gm:t>
    </dgm:pt>
    <dgm:pt modelId="{E7D6A837-30FC-4300-9823-5DE3E2281458}" type="parTrans" cxnId="{A957B247-32E0-4E9C-9299-179275F399D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3661B624-D7ED-4FB3-AB96-788C51CC3D6A}" type="sibTrans" cxnId="{A957B247-32E0-4E9C-9299-179275F399D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86353BF-539C-4335-A413-4567D174749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gm:t>
    </dgm:pt>
    <dgm:pt modelId="{D5AE7524-C047-44A6-88F7-A51B165F7843}" type="parTrans" cxnId="{2DDC5323-94CD-4D5B-99D5-D06883C83D7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762174B-4966-4E6F-B935-8C501F4B0058}" type="sibTrans" cxnId="{2DDC5323-94CD-4D5B-99D5-D06883C83D7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DB0C55F-0BB7-4ECF-BDEB-A7AE1AC600A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17978F8B-9801-4D0C-96CD-99A27C026DF2}" type="parTrans" cxnId="{8DD2C31A-4A68-4DDA-AA71-575C00B24A0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59DABE0A-8D4F-4782-A3CE-FE041EB0493B}" type="sibTrans" cxnId="{8DD2C31A-4A68-4DDA-AA71-575C00B24A0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EF36CEE-0261-4676-A86F-A66E0CBBEAA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8884B629-B720-4499-A594-B574FF7487D1}" type="parTrans" cxnId="{3D2E954D-04AC-4265-B46D-467BE2BB750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86E46F0-9DCF-40D6-AC5D-4BD56DD8B511}" type="sibTrans" cxnId="{3D2E954D-04AC-4265-B46D-467BE2BB750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BDC97F17-C1C4-4575-B115-37288542BC9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gm:t>
    </dgm:pt>
    <dgm:pt modelId="{E5FF0959-F1EF-4895-B365-493E5F8079AE}" type="parTrans" cxnId="{BA648CF6-930E-4FF0-95BC-1505B80BA3C3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886F1FE-2A4C-4B3B-957E-253E33CC9B95}" type="sibTrans" cxnId="{BA648CF6-930E-4FF0-95BC-1505B80BA3C3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5A916CC-C496-40F0-B24B-DA0B16158ED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gm:t>
    </dgm:pt>
    <dgm:pt modelId="{19500610-0611-4BA1-A5A7-7F0E683EBD13}" type="parTrans" cxnId="{ECD71E61-B8AE-4B65-A8CE-1413FDF18C2C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0A35BC5-6B20-4860-86E1-C0B26FC440D9}" type="sibTrans" cxnId="{ECD71E61-B8AE-4B65-A8CE-1413FDF18C2C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E709B99-7C68-4AF3-8052-0C48160399AA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8989192A-E30D-469D-9A5F-3E6CEAA3E34D}" type="parTrans" cxnId="{8FE5B2C8-E477-4149-8601-706DC6C48A1A}">
      <dgm:prSet/>
      <dgm:spPr/>
      <dgm:t>
        <a:bodyPr/>
        <a:lstStyle/>
        <a:p>
          <a:endParaRPr lang="en-US"/>
        </a:p>
      </dgm:t>
    </dgm:pt>
    <dgm:pt modelId="{74150397-A1A9-47BB-8E78-76B8A88552CA}" type="sibTrans" cxnId="{8FE5B2C8-E477-4149-8601-706DC6C48A1A}">
      <dgm:prSet/>
      <dgm:spPr/>
      <dgm:t>
        <a:bodyPr/>
        <a:lstStyle/>
        <a:p>
          <a:endParaRPr lang="en-US"/>
        </a:p>
      </dgm:t>
    </dgm:pt>
    <dgm:pt modelId="{50CC28F2-CBEA-4440-BDE4-5C024B4EC909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0C93A054-C727-4007-AD8A-314F0E57581F}" type="parTrans" cxnId="{09F32234-B8DF-4358-8434-FFD04F0E8760}">
      <dgm:prSet/>
      <dgm:spPr/>
      <dgm:t>
        <a:bodyPr/>
        <a:lstStyle/>
        <a:p>
          <a:endParaRPr lang="en-US"/>
        </a:p>
      </dgm:t>
    </dgm:pt>
    <dgm:pt modelId="{4F76AAAA-B3CC-4738-BDD1-7B6F1B326570}" type="sibTrans" cxnId="{09F32234-B8DF-4358-8434-FFD04F0E8760}">
      <dgm:prSet/>
      <dgm:spPr/>
      <dgm:t>
        <a:bodyPr/>
        <a:lstStyle/>
        <a:p>
          <a:endParaRPr lang="en-US"/>
        </a:p>
      </dgm:t>
    </dgm:pt>
    <dgm:pt modelId="{2B1871FF-4789-4114-A318-9E14F7438227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gm:t>
    </dgm:pt>
    <dgm:pt modelId="{B06F5560-7789-477D-A6D9-BF813D53FA6F}" type="parTrans" cxnId="{56119ADA-5FE6-4850-9838-98F772CB04B9}">
      <dgm:prSet/>
      <dgm:spPr/>
      <dgm:t>
        <a:bodyPr/>
        <a:lstStyle/>
        <a:p>
          <a:endParaRPr lang="en-US"/>
        </a:p>
      </dgm:t>
    </dgm:pt>
    <dgm:pt modelId="{F65BC124-E27C-4121-BFA0-46C3114EC1D0}" type="sibTrans" cxnId="{56119ADA-5FE6-4850-9838-98F772CB04B9}">
      <dgm:prSet/>
      <dgm:spPr/>
      <dgm:t>
        <a:bodyPr/>
        <a:lstStyle/>
        <a:p>
          <a:endParaRPr lang="en-US"/>
        </a:p>
      </dgm:t>
    </dgm:pt>
    <dgm:pt modelId="{7CE47723-2B4A-40CB-A1C4-B1FC5DDDEFF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gm:t>
    </dgm:pt>
    <dgm:pt modelId="{9A31BFEE-0ABA-4D8C-8FC6-353993653C6B}" type="parTrans" cxnId="{E5B7D93F-C7F2-4CB0-B6BA-9BD466F970B2}">
      <dgm:prSet/>
      <dgm:spPr/>
      <dgm:t>
        <a:bodyPr/>
        <a:lstStyle/>
        <a:p>
          <a:endParaRPr lang="en-US"/>
        </a:p>
      </dgm:t>
    </dgm:pt>
    <dgm:pt modelId="{18D146B1-0975-4512-B3CF-931866F25055}" type="sibTrans" cxnId="{E5B7D93F-C7F2-4CB0-B6BA-9BD466F970B2}">
      <dgm:prSet/>
      <dgm:spPr/>
      <dgm:t>
        <a:bodyPr/>
        <a:lstStyle/>
        <a:p>
          <a:endParaRPr lang="en-US"/>
        </a:p>
      </dgm:t>
    </dgm:pt>
    <dgm:pt modelId="{B237D5AB-77B7-46E7-A605-B373072BB494}" type="pres">
      <dgm:prSet presAssocID="{D2583BDC-5BF0-412F-88F6-278B8BEAEE05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89871D4-088D-4CD1-BCEE-2BA4FC71525F}" type="pres">
      <dgm:prSet presAssocID="{66BA2AC7-6F29-40B9-9761-E35BB970E800}" presName="root1" presStyleCnt="0"/>
      <dgm:spPr/>
    </dgm:pt>
    <dgm:pt modelId="{644BF20B-3751-4057-BE9C-FF6AFF8311AF}" type="pres">
      <dgm:prSet presAssocID="{66BA2AC7-6F29-40B9-9761-E35BB970E800}" presName="LevelOneTextNode" presStyleLbl="node0" presStyleIdx="0" presStyleCnt="1" custScaleY="190089">
        <dgm:presLayoutVars>
          <dgm:chPref val="3"/>
        </dgm:presLayoutVars>
      </dgm:prSet>
      <dgm:spPr/>
    </dgm:pt>
    <dgm:pt modelId="{21006439-9767-4B85-87CE-B665F91E55CB}" type="pres">
      <dgm:prSet presAssocID="{66BA2AC7-6F29-40B9-9761-E35BB970E800}" presName="level2hierChild" presStyleCnt="0"/>
      <dgm:spPr/>
    </dgm:pt>
    <dgm:pt modelId="{4F444110-9C97-44AE-8E8F-14F0F7B2BBC5}" type="pres">
      <dgm:prSet presAssocID="{AE309E00-A041-46FA-88EE-AF6A2CF7CD09}" presName="conn2-1" presStyleLbl="parChTrans1D2" presStyleIdx="0" presStyleCnt="2"/>
      <dgm:spPr/>
    </dgm:pt>
    <dgm:pt modelId="{C31700B6-B613-428B-B56E-A4C0E7A14403}" type="pres">
      <dgm:prSet presAssocID="{AE309E00-A041-46FA-88EE-AF6A2CF7CD09}" presName="connTx" presStyleLbl="parChTrans1D2" presStyleIdx="0" presStyleCnt="2"/>
      <dgm:spPr/>
    </dgm:pt>
    <dgm:pt modelId="{11702E0D-0F66-4780-B97E-E95081B03665}" type="pres">
      <dgm:prSet presAssocID="{626D5CEA-ED26-419B-8956-B618833D22A6}" presName="root2" presStyleCnt="0"/>
      <dgm:spPr/>
    </dgm:pt>
    <dgm:pt modelId="{F647A0C9-8900-4D2B-BC89-3556DF76443A}" type="pres">
      <dgm:prSet presAssocID="{626D5CEA-ED26-419B-8956-B618833D22A6}" presName="LevelTwoTextNode" presStyleLbl="asst1" presStyleIdx="0" presStyleCnt="2">
        <dgm:presLayoutVars>
          <dgm:chPref val="3"/>
        </dgm:presLayoutVars>
      </dgm:prSet>
      <dgm:spPr/>
    </dgm:pt>
    <dgm:pt modelId="{666355C1-30CD-4D38-BAEA-69EE262FAD2F}" type="pres">
      <dgm:prSet presAssocID="{626D5CEA-ED26-419B-8956-B618833D22A6}" presName="level3hierChild" presStyleCnt="0"/>
      <dgm:spPr/>
    </dgm:pt>
    <dgm:pt modelId="{F6C4F7AF-8BA4-403E-9559-F7154D5D949F}" type="pres">
      <dgm:prSet presAssocID="{57D184B5-6E92-46DA-8576-D60CB181F973}" presName="conn2-1" presStyleLbl="parChTrans1D3" presStyleIdx="0" presStyleCnt="2"/>
      <dgm:spPr/>
    </dgm:pt>
    <dgm:pt modelId="{E52FB8DF-B11E-4886-ACEB-40B592DF39B2}" type="pres">
      <dgm:prSet presAssocID="{57D184B5-6E92-46DA-8576-D60CB181F973}" presName="connTx" presStyleLbl="parChTrans1D3" presStyleIdx="0" presStyleCnt="2"/>
      <dgm:spPr/>
    </dgm:pt>
    <dgm:pt modelId="{BDC99DDE-23F9-4168-A1C1-81AFDCD51DA5}" type="pres">
      <dgm:prSet presAssocID="{D6C23541-6436-477F-B5D5-9C75C5C9D841}" presName="root2" presStyleCnt="0"/>
      <dgm:spPr/>
    </dgm:pt>
    <dgm:pt modelId="{5100399B-994C-48E6-AAED-53A4FEE5EA0C}" type="pres">
      <dgm:prSet presAssocID="{D6C23541-6436-477F-B5D5-9C75C5C9D841}" presName="LevelTwoTextNode" presStyleLbl="asst1" presStyleIdx="1" presStyleCnt="2">
        <dgm:presLayoutVars>
          <dgm:chPref val="3"/>
        </dgm:presLayoutVars>
      </dgm:prSet>
      <dgm:spPr/>
    </dgm:pt>
    <dgm:pt modelId="{FEECD30E-FFA0-49A4-924D-97EB665F2B8C}" type="pres">
      <dgm:prSet presAssocID="{D6C23541-6436-477F-B5D5-9C75C5C9D841}" presName="level3hierChild" presStyleCnt="0"/>
      <dgm:spPr/>
    </dgm:pt>
    <dgm:pt modelId="{19106177-ADB6-4046-8889-3F2F1D212AED}" type="pres">
      <dgm:prSet presAssocID="{EE1B32ED-5C94-4275-A17C-78004535C6D5}" presName="conn2-1" presStyleLbl="parChTrans1D2" presStyleIdx="1" presStyleCnt="2"/>
      <dgm:spPr/>
    </dgm:pt>
    <dgm:pt modelId="{F426E12F-132D-412B-91AE-3ABA3DF70535}" type="pres">
      <dgm:prSet presAssocID="{EE1B32ED-5C94-4275-A17C-78004535C6D5}" presName="connTx" presStyleLbl="parChTrans1D2" presStyleIdx="1" presStyleCnt="2"/>
      <dgm:spPr/>
    </dgm:pt>
    <dgm:pt modelId="{D773020C-646C-49F7-84FD-92F57CB353C1}" type="pres">
      <dgm:prSet presAssocID="{2DFB3C81-1F46-43F0-A021-DD6A55C27E71}" presName="root2" presStyleCnt="0"/>
      <dgm:spPr/>
    </dgm:pt>
    <dgm:pt modelId="{043ADABA-EC89-4B76-B9FA-948F3D81400C}" type="pres">
      <dgm:prSet presAssocID="{2DFB3C81-1F46-43F0-A021-DD6A55C27E71}" presName="LevelTwoTextNode" presStyleLbl="node2" presStyleIdx="0" presStyleCnt="1">
        <dgm:presLayoutVars>
          <dgm:chPref val="3"/>
        </dgm:presLayoutVars>
      </dgm:prSet>
      <dgm:spPr/>
    </dgm:pt>
    <dgm:pt modelId="{39BE5938-354A-458C-B376-1190C1409F07}" type="pres">
      <dgm:prSet presAssocID="{2DFB3C81-1F46-43F0-A021-DD6A55C27E71}" presName="level3hierChild" presStyleCnt="0"/>
      <dgm:spPr/>
    </dgm:pt>
    <dgm:pt modelId="{3C48B4C6-53D5-49D2-9755-A7A74F8FA2B3}" type="pres">
      <dgm:prSet presAssocID="{E3AAA854-2BDE-42FB-A7B5-5A4937981895}" presName="conn2-1" presStyleLbl="parChTrans1D3" presStyleIdx="1" presStyleCnt="2"/>
      <dgm:spPr/>
    </dgm:pt>
    <dgm:pt modelId="{450CFEE1-D9CC-43F1-A7CB-99123548BA24}" type="pres">
      <dgm:prSet presAssocID="{E3AAA854-2BDE-42FB-A7B5-5A4937981895}" presName="connTx" presStyleLbl="parChTrans1D3" presStyleIdx="1" presStyleCnt="2"/>
      <dgm:spPr/>
    </dgm:pt>
    <dgm:pt modelId="{77F25EE4-DC88-4B3E-83A8-0B1AC186B20F}" type="pres">
      <dgm:prSet presAssocID="{9C3EA424-4DBB-4826-84FD-51EF8FEC69C2}" presName="root2" presStyleCnt="0"/>
      <dgm:spPr/>
    </dgm:pt>
    <dgm:pt modelId="{6E1DD430-92AA-48ED-A1FE-737A72D576FA}" type="pres">
      <dgm:prSet presAssocID="{9C3EA424-4DBB-4826-84FD-51EF8FEC69C2}" presName="LevelTwoTextNode" presStyleLbl="node3" presStyleIdx="0" presStyleCnt="1" custScaleY="176017">
        <dgm:presLayoutVars>
          <dgm:chPref val="3"/>
        </dgm:presLayoutVars>
      </dgm:prSet>
      <dgm:spPr/>
    </dgm:pt>
    <dgm:pt modelId="{CD7174B5-74E5-400A-93E5-CA1876AABFFF}" type="pres">
      <dgm:prSet presAssocID="{9C3EA424-4DBB-4826-84FD-51EF8FEC69C2}" presName="level3hierChild" presStyleCnt="0"/>
      <dgm:spPr/>
    </dgm:pt>
    <dgm:pt modelId="{EB4FCD45-8A43-4B87-B185-E28B8A9C1D61}" type="pres">
      <dgm:prSet presAssocID="{92FBF5A8-6871-420F-86FD-D731995C56CC}" presName="conn2-1" presStyleLbl="parChTrans1D4" presStyleIdx="0" presStyleCnt="12"/>
      <dgm:spPr/>
    </dgm:pt>
    <dgm:pt modelId="{2CB54D28-E1EF-4A66-96DD-1384F3B0DD8D}" type="pres">
      <dgm:prSet presAssocID="{92FBF5A8-6871-420F-86FD-D731995C56CC}" presName="connTx" presStyleLbl="parChTrans1D4" presStyleIdx="0" presStyleCnt="12"/>
      <dgm:spPr/>
    </dgm:pt>
    <dgm:pt modelId="{20653351-511E-4346-ADD0-70AC5FCB1013}" type="pres">
      <dgm:prSet presAssocID="{8CD6587B-68C3-4178-9066-8148B50D0D0F}" presName="root2" presStyleCnt="0"/>
      <dgm:spPr/>
    </dgm:pt>
    <dgm:pt modelId="{D09C5AAA-C6FA-4958-BDE5-895ED88C149D}" type="pres">
      <dgm:prSet presAssocID="{8CD6587B-68C3-4178-9066-8148B50D0D0F}" presName="LevelTwoTextNode" presStyleLbl="node4" presStyleIdx="0" presStyleCnt="12">
        <dgm:presLayoutVars>
          <dgm:chPref val="3"/>
        </dgm:presLayoutVars>
      </dgm:prSet>
      <dgm:spPr/>
    </dgm:pt>
    <dgm:pt modelId="{49019B06-9C20-4E6F-BB04-31F35B49182A}" type="pres">
      <dgm:prSet presAssocID="{8CD6587B-68C3-4178-9066-8148B50D0D0F}" presName="level3hierChild" presStyleCnt="0"/>
      <dgm:spPr/>
    </dgm:pt>
    <dgm:pt modelId="{D03796B2-94A0-446B-BFA8-0ECD5890590E}" type="pres">
      <dgm:prSet presAssocID="{E7D6A837-30FC-4300-9823-5DE3E2281458}" presName="conn2-1" presStyleLbl="parChTrans1D4" presStyleIdx="1" presStyleCnt="12"/>
      <dgm:spPr/>
    </dgm:pt>
    <dgm:pt modelId="{6AC6491B-715E-4BB9-9AE1-6DC3DF27C48B}" type="pres">
      <dgm:prSet presAssocID="{E7D6A837-30FC-4300-9823-5DE3E2281458}" presName="connTx" presStyleLbl="parChTrans1D4" presStyleIdx="1" presStyleCnt="12"/>
      <dgm:spPr/>
    </dgm:pt>
    <dgm:pt modelId="{F6D27D20-B666-44F1-983D-583DD1127681}" type="pres">
      <dgm:prSet presAssocID="{760458A5-ECBC-4D33-976C-B1DD961CC22B}" presName="root2" presStyleCnt="0"/>
      <dgm:spPr/>
    </dgm:pt>
    <dgm:pt modelId="{DD0340EC-688F-498D-8CFA-9E388422F31E}" type="pres">
      <dgm:prSet presAssocID="{760458A5-ECBC-4D33-976C-B1DD961CC22B}" presName="LevelTwoTextNode" presStyleLbl="node4" presStyleIdx="1" presStyleCnt="12">
        <dgm:presLayoutVars>
          <dgm:chPref val="3"/>
        </dgm:presLayoutVars>
      </dgm:prSet>
      <dgm:spPr/>
    </dgm:pt>
    <dgm:pt modelId="{75A3A1BC-CC04-47DA-8DE9-452D0F12866B}" type="pres">
      <dgm:prSet presAssocID="{760458A5-ECBC-4D33-976C-B1DD961CC22B}" presName="level3hierChild" presStyleCnt="0"/>
      <dgm:spPr/>
    </dgm:pt>
    <dgm:pt modelId="{DF1C43B6-9C5B-4AC6-8931-89627C9379EB}" type="pres">
      <dgm:prSet presAssocID="{2AB2B518-59C1-4A44-9D59-599A5483B59A}" presName="conn2-1" presStyleLbl="parChTrans1D4" presStyleIdx="2" presStyleCnt="12"/>
      <dgm:spPr/>
    </dgm:pt>
    <dgm:pt modelId="{AB6592A1-995D-4DA4-8985-5D03BC6D964C}" type="pres">
      <dgm:prSet presAssocID="{2AB2B518-59C1-4A44-9D59-599A5483B59A}" presName="connTx" presStyleLbl="parChTrans1D4" presStyleIdx="2" presStyleCnt="12"/>
      <dgm:spPr/>
    </dgm:pt>
    <dgm:pt modelId="{AE1E2D8B-169F-45D5-8A29-DDF9DB66FFDB}" type="pres">
      <dgm:prSet presAssocID="{0ED3B5CB-5BEE-4724-9D77-A52FEC3342ED}" presName="root2" presStyleCnt="0"/>
      <dgm:spPr/>
    </dgm:pt>
    <dgm:pt modelId="{1C44CC2B-F444-40CE-A851-F62CBD9E3B25}" type="pres">
      <dgm:prSet presAssocID="{0ED3B5CB-5BEE-4724-9D77-A52FEC3342ED}" presName="LevelTwoTextNode" presStyleLbl="node4" presStyleIdx="2" presStyleCnt="12">
        <dgm:presLayoutVars>
          <dgm:chPref val="3"/>
        </dgm:presLayoutVars>
      </dgm:prSet>
      <dgm:spPr/>
    </dgm:pt>
    <dgm:pt modelId="{51AA1FDF-839F-413D-9F52-9A800844D0E4}" type="pres">
      <dgm:prSet presAssocID="{0ED3B5CB-5BEE-4724-9D77-A52FEC3342ED}" presName="level3hierChild" presStyleCnt="0"/>
      <dgm:spPr/>
    </dgm:pt>
    <dgm:pt modelId="{349EAE3B-E81E-46C8-932B-D515BC66F07F}" type="pres">
      <dgm:prSet presAssocID="{D5AE7524-C047-44A6-88F7-A51B165F7843}" presName="conn2-1" presStyleLbl="parChTrans1D4" presStyleIdx="3" presStyleCnt="12"/>
      <dgm:spPr/>
    </dgm:pt>
    <dgm:pt modelId="{8123BB73-54DC-4CA7-8C48-E56369744C27}" type="pres">
      <dgm:prSet presAssocID="{D5AE7524-C047-44A6-88F7-A51B165F7843}" presName="connTx" presStyleLbl="parChTrans1D4" presStyleIdx="3" presStyleCnt="12"/>
      <dgm:spPr/>
    </dgm:pt>
    <dgm:pt modelId="{298E07C4-2130-4D3C-A159-0F885DFCD0F5}" type="pres">
      <dgm:prSet presAssocID="{A86353BF-539C-4335-A413-4567D1747498}" presName="root2" presStyleCnt="0"/>
      <dgm:spPr/>
    </dgm:pt>
    <dgm:pt modelId="{440B8843-BBA2-4063-9E4C-0EB9262BBD26}" type="pres">
      <dgm:prSet presAssocID="{A86353BF-539C-4335-A413-4567D1747498}" presName="LevelTwoTextNode" presStyleLbl="node4" presStyleIdx="3" presStyleCnt="12" custScaleY="203724">
        <dgm:presLayoutVars>
          <dgm:chPref val="3"/>
        </dgm:presLayoutVars>
      </dgm:prSet>
      <dgm:spPr/>
    </dgm:pt>
    <dgm:pt modelId="{939C1B0D-7A9A-45F0-9454-B2D39E6351A4}" type="pres">
      <dgm:prSet presAssocID="{A86353BF-539C-4335-A413-4567D1747498}" presName="level3hierChild" presStyleCnt="0"/>
      <dgm:spPr/>
    </dgm:pt>
    <dgm:pt modelId="{46CE2A16-93FE-4B23-A5A9-B2590E16DB55}" type="pres">
      <dgm:prSet presAssocID="{17978F8B-9801-4D0C-96CD-99A27C026DF2}" presName="conn2-1" presStyleLbl="parChTrans1D4" presStyleIdx="4" presStyleCnt="12"/>
      <dgm:spPr/>
    </dgm:pt>
    <dgm:pt modelId="{3F69CEA8-CDD7-4BD2-820F-152A9D9D1974}" type="pres">
      <dgm:prSet presAssocID="{17978F8B-9801-4D0C-96CD-99A27C026DF2}" presName="connTx" presStyleLbl="parChTrans1D4" presStyleIdx="4" presStyleCnt="12"/>
      <dgm:spPr/>
    </dgm:pt>
    <dgm:pt modelId="{E601B533-367D-4C3C-9301-3726758766FC}" type="pres">
      <dgm:prSet presAssocID="{EDB0C55F-0BB7-4ECF-BDEB-A7AE1AC600AE}" presName="root2" presStyleCnt="0"/>
      <dgm:spPr/>
    </dgm:pt>
    <dgm:pt modelId="{C98A622F-8A55-4C18-89F3-49ED663082CB}" type="pres">
      <dgm:prSet presAssocID="{EDB0C55F-0BB7-4ECF-BDEB-A7AE1AC600AE}" presName="LevelTwoTextNode" presStyleLbl="node4" presStyleIdx="4" presStyleCnt="12">
        <dgm:presLayoutVars>
          <dgm:chPref val="3"/>
        </dgm:presLayoutVars>
      </dgm:prSet>
      <dgm:spPr/>
    </dgm:pt>
    <dgm:pt modelId="{345EE22C-90FD-4C13-848F-CC025EC1BB04}" type="pres">
      <dgm:prSet presAssocID="{EDB0C55F-0BB7-4ECF-BDEB-A7AE1AC600AE}" presName="level3hierChild" presStyleCnt="0"/>
      <dgm:spPr/>
    </dgm:pt>
    <dgm:pt modelId="{9D7F1CC0-7A0A-4CA8-B7E4-EE7568CA6A35}" type="pres">
      <dgm:prSet presAssocID="{E5FF0959-F1EF-4895-B365-493E5F8079AE}" presName="conn2-1" presStyleLbl="parChTrans1D4" presStyleIdx="5" presStyleCnt="12"/>
      <dgm:spPr/>
    </dgm:pt>
    <dgm:pt modelId="{1559C6AA-C5B7-4426-AD6F-68DFEE2FF0DD}" type="pres">
      <dgm:prSet presAssocID="{E5FF0959-F1EF-4895-B365-493E5F8079AE}" presName="connTx" presStyleLbl="parChTrans1D4" presStyleIdx="5" presStyleCnt="12"/>
      <dgm:spPr/>
    </dgm:pt>
    <dgm:pt modelId="{C877DF0B-2852-401F-9AAC-A923A1DFCB01}" type="pres">
      <dgm:prSet presAssocID="{BDC97F17-C1C4-4575-B115-37288542BC92}" presName="root2" presStyleCnt="0"/>
      <dgm:spPr/>
    </dgm:pt>
    <dgm:pt modelId="{F232024E-2BF5-4770-9900-9C2EA755AD5D}" type="pres">
      <dgm:prSet presAssocID="{BDC97F17-C1C4-4575-B115-37288542BC92}" presName="LevelTwoTextNode" presStyleLbl="node4" presStyleIdx="5" presStyleCnt="12">
        <dgm:presLayoutVars>
          <dgm:chPref val="3"/>
        </dgm:presLayoutVars>
      </dgm:prSet>
      <dgm:spPr/>
    </dgm:pt>
    <dgm:pt modelId="{0947EBEC-C245-4E80-A0C4-05D9D70B61D5}" type="pres">
      <dgm:prSet presAssocID="{BDC97F17-C1C4-4575-B115-37288542BC92}" presName="level3hierChild" presStyleCnt="0"/>
      <dgm:spPr/>
    </dgm:pt>
    <dgm:pt modelId="{AACD7124-E894-4D3A-A550-42C1E61BF372}" type="pres">
      <dgm:prSet presAssocID="{8884B629-B720-4499-A594-B574FF7487D1}" presName="conn2-1" presStyleLbl="parChTrans1D4" presStyleIdx="6" presStyleCnt="12"/>
      <dgm:spPr/>
    </dgm:pt>
    <dgm:pt modelId="{4D6F6658-7FE7-4E5C-9270-E68CF9595D7D}" type="pres">
      <dgm:prSet presAssocID="{8884B629-B720-4499-A594-B574FF7487D1}" presName="connTx" presStyleLbl="parChTrans1D4" presStyleIdx="6" presStyleCnt="12"/>
      <dgm:spPr/>
    </dgm:pt>
    <dgm:pt modelId="{166D65E1-EA46-498C-BB96-3490C0A425EC}" type="pres">
      <dgm:prSet presAssocID="{CEF36CEE-0261-4676-A86F-A66E0CBBEAA0}" presName="root2" presStyleCnt="0"/>
      <dgm:spPr/>
    </dgm:pt>
    <dgm:pt modelId="{C2E394DB-32D0-4709-A728-D0F06CF851C7}" type="pres">
      <dgm:prSet presAssocID="{CEF36CEE-0261-4676-A86F-A66E0CBBEAA0}" presName="LevelTwoTextNode" presStyleLbl="node4" presStyleIdx="6" presStyleCnt="12">
        <dgm:presLayoutVars>
          <dgm:chPref val="3"/>
        </dgm:presLayoutVars>
      </dgm:prSet>
      <dgm:spPr/>
    </dgm:pt>
    <dgm:pt modelId="{3A21C457-DF4D-4695-AFF9-0ECA80CA03A7}" type="pres">
      <dgm:prSet presAssocID="{CEF36CEE-0261-4676-A86F-A66E0CBBEAA0}" presName="level3hierChild" presStyleCnt="0"/>
      <dgm:spPr/>
    </dgm:pt>
    <dgm:pt modelId="{FB5CAEED-DABC-4163-9049-04C6F2ED7A85}" type="pres">
      <dgm:prSet presAssocID="{19500610-0611-4BA1-A5A7-7F0E683EBD13}" presName="conn2-1" presStyleLbl="parChTrans1D4" presStyleIdx="7" presStyleCnt="12"/>
      <dgm:spPr/>
    </dgm:pt>
    <dgm:pt modelId="{4B181D09-A457-40BE-BF8C-1131391ED2DF}" type="pres">
      <dgm:prSet presAssocID="{19500610-0611-4BA1-A5A7-7F0E683EBD13}" presName="connTx" presStyleLbl="parChTrans1D4" presStyleIdx="7" presStyleCnt="12"/>
      <dgm:spPr/>
    </dgm:pt>
    <dgm:pt modelId="{185792E3-483E-4653-8655-6425520627CB}" type="pres">
      <dgm:prSet presAssocID="{15A916CC-C496-40F0-B24B-DA0B16158EDE}" presName="root2" presStyleCnt="0"/>
      <dgm:spPr/>
    </dgm:pt>
    <dgm:pt modelId="{532AC4D0-165F-4ECB-BE7C-A6DE0FDD2247}" type="pres">
      <dgm:prSet presAssocID="{15A916CC-C496-40F0-B24B-DA0B16158EDE}" presName="LevelTwoTextNode" presStyleLbl="node4" presStyleIdx="7" presStyleCnt="12" custScaleX="139327" custScaleY="234758">
        <dgm:presLayoutVars>
          <dgm:chPref val="3"/>
        </dgm:presLayoutVars>
      </dgm:prSet>
      <dgm:spPr/>
    </dgm:pt>
    <dgm:pt modelId="{093EF66A-A37C-4F30-A91C-C1D7AC0FA9AC}" type="pres">
      <dgm:prSet presAssocID="{15A916CC-C496-40F0-B24B-DA0B16158EDE}" presName="level3hierChild" presStyleCnt="0"/>
      <dgm:spPr/>
    </dgm:pt>
    <dgm:pt modelId="{9FE16C6B-1F6E-44CB-872D-2803F1FB0F05}" type="pres">
      <dgm:prSet presAssocID="{8989192A-E30D-469D-9A5F-3E6CEAA3E34D}" presName="conn2-1" presStyleLbl="parChTrans1D4" presStyleIdx="8" presStyleCnt="12"/>
      <dgm:spPr/>
    </dgm:pt>
    <dgm:pt modelId="{C61FF7D5-48A0-4253-A652-984FB449B754}" type="pres">
      <dgm:prSet presAssocID="{8989192A-E30D-469D-9A5F-3E6CEAA3E34D}" presName="connTx" presStyleLbl="parChTrans1D4" presStyleIdx="8" presStyleCnt="12"/>
      <dgm:spPr/>
    </dgm:pt>
    <dgm:pt modelId="{0B456AF6-0F4B-4AA7-9BE6-C061C85938F8}" type="pres">
      <dgm:prSet presAssocID="{1E709B99-7C68-4AF3-8052-0C48160399AA}" presName="root2" presStyleCnt="0"/>
      <dgm:spPr/>
    </dgm:pt>
    <dgm:pt modelId="{0B99CE18-CE2C-4BDD-9EF9-D91F3C44E99F}" type="pres">
      <dgm:prSet presAssocID="{1E709B99-7C68-4AF3-8052-0C48160399AA}" presName="LevelTwoTextNode" presStyleLbl="node4" presStyleIdx="8" presStyleCnt="12">
        <dgm:presLayoutVars>
          <dgm:chPref val="3"/>
        </dgm:presLayoutVars>
      </dgm:prSet>
      <dgm:spPr/>
    </dgm:pt>
    <dgm:pt modelId="{466F59FD-2E57-4982-85F1-9D4C2188B15F}" type="pres">
      <dgm:prSet presAssocID="{1E709B99-7C68-4AF3-8052-0C48160399AA}" presName="level3hierChild" presStyleCnt="0"/>
      <dgm:spPr/>
    </dgm:pt>
    <dgm:pt modelId="{953455C2-BEF7-4C2B-99BB-2166F72AFB3C}" type="pres">
      <dgm:prSet presAssocID="{B06F5560-7789-477D-A6D9-BF813D53FA6F}" presName="conn2-1" presStyleLbl="parChTrans1D4" presStyleIdx="9" presStyleCnt="12"/>
      <dgm:spPr/>
    </dgm:pt>
    <dgm:pt modelId="{81B4A929-084B-44BB-94F5-029FD8F1CFC4}" type="pres">
      <dgm:prSet presAssocID="{B06F5560-7789-477D-A6D9-BF813D53FA6F}" presName="connTx" presStyleLbl="parChTrans1D4" presStyleIdx="9" presStyleCnt="12"/>
      <dgm:spPr/>
    </dgm:pt>
    <dgm:pt modelId="{88D7218A-5436-427C-882F-FF7ED1BA1A69}" type="pres">
      <dgm:prSet presAssocID="{2B1871FF-4789-4114-A318-9E14F7438227}" presName="root2" presStyleCnt="0"/>
      <dgm:spPr/>
    </dgm:pt>
    <dgm:pt modelId="{B9EEA96D-15D7-4D99-B298-5EE81B72D628}" type="pres">
      <dgm:prSet presAssocID="{2B1871FF-4789-4114-A318-9E14F7438227}" presName="LevelTwoTextNode" presStyleLbl="node4" presStyleIdx="9" presStyleCnt="12">
        <dgm:presLayoutVars>
          <dgm:chPref val="3"/>
        </dgm:presLayoutVars>
      </dgm:prSet>
      <dgm:spPr/>
    </dgm:pt>
    <dgm:pt modelId="{786A1569-94D5-4FB9-9D52-6D4F48A0A66F}" type="pres">
      <dgm:prSet presAssocID="{2B1871FF-4789-4114-A318-9E14F7438227}" presName="level3hierChild" presStyleCnt="0"/>
      <dgm:spPr/>
    </dgm:pt>
    <dgm:pt modelId="{7B469C4B-8B0B-4200-BCC4-D5D864CBC944}" type="pres">
      <dgm:prSet presAssocID="{0C93A054-C727-4007-AD8A-314F0E57581F}" presName="conn2-1" presStyleLbl="parChTrans1D4" presStyleIdx="10" presStyleCnt="12"/>
      <dgm:spPr/>
    </dgm:pt>
    <dgm:pt modelId="{35097040-9BB6-4841-ACBB-E2AD4C588F79}" type="pres">
      <dgm:prSet presAssocID="{0C93A054-C727-4007-AD8A-314F0E57581F}" presName="connTx" presStyleLbl="parChTrans1D4" presStyleIdx="10" presStyleCnt="12"/>
      <dgm:spPr/>
    </dgm:pt>
    <dgm:pt modelId="{D8CFDE60-55AC-403F-B8CE-D434E06EE8FF}" type="pres">
      <dgm:prSet presAssocID="{50CC28F2-CBEA-4440-BDE4-5C024B4EC909}" presName="root2" presStyleCnt="0"/>
      <dgm:spPr/>
    </dgm:pt>
    <dgm:pt modelId="{FAF82436-B9F3-46EC-8F02-DB3276F5F319}" type="pres">
      <dgm:prSet presAssocID="{50CC28F2-CBEA-4440-BDE4-5C024B4EC909}" presName="LevelTwoTextNode" presStyleLbl="node4" presStyleIdx="10" presStyleCnt="12">
        <dgm:presLayoutVars>
          <dgm:chPref val="3"/>
        </dgm:presLayoutVars>
      </dgm:prSet>
      <dgm:spPr/>
    </dgm:pt>
    <dgm:pt modelId="{79A96DAD-7849-4B98-8B0E-8D756C50439F}" type="pres">
      <dgm:prSet presAssocID="{50CC28F2-CBEA-4440-BDE4-5C024B4EC909}" presName="level3hierChild" presStyleCnt="0"/>
      <dgm:spPr/>
    </dgm:pt>
    <dgm:pt modelId="{5618E2A3-7851-452E-858E-67D33D13BCE4}" type="pres">
      <dgm:prSet presAssocID="{9A31BFEE-0ABA-4D8C-8FC6-353993653C6B}" presName="conn2-1" presStyleLbl="parChTrans1D4" presStyleIdx="11" presStyleCnt="12"/>
      <dgm:spPr/>
    </dgm:pt>
    <dgm:pt modelId="{70F53931-A93D-4E23-BD77-126768EB2E85}" type="pres">
      <dgm:prSet presAssocID="{9A31BFEE-0ABA-4D8C-8FC6-353993653C6B}" presName="connTx" presStyleLbl="parChTrans1D4" presStyleIdx="11" presStyleCnt="12"/>
      <dgm:spPr/>
    </dgm:pt>
    <dgm:pt modelId="{F259F560-596B-40A0-90FF-AAEAA43663D8}" type="pres">
      <dgm:prSet presAssocID="{7CE47723-2B4A-40CB-A1C4-B1FC5DDDEFF8}" presName="root2" presStyleCnt="0"/>
      <dgm:spPr/>
    </dgm:pt>
    <dgm:pt modelId="{BCCB53D1-B606-4A32-9F4D-328E71A6E900}" type="pres">
      <dgm:prSet presAssocID="{7CE47723-2B4A-40CB-A1C4-B1FC5DDDEFF8}" presName="LevelTwoTextNode" presStyleLbl="node4" presStyleIdx="11" presStyleCnt="12">
        <dgm:presLayoutVars>
          <dgm:chPref val="3"/>
        </dgm:presLayoutVars>
      </dgm:prSet>
      <dgm:spPr/>
    </dgm:pt>
    <dgm:pt modelId="{043283E4-CDF4-471C-B495-12FD687BDBD6}" type="pres">
      <dgm:prSet presAssocID="{7CE47723-2B4A-40CB-A1C4-B1FC5DDDEFF8}" presName="level3hierChild" presStyleCnt="0"/>
      <dgm:spPr/>
    </dgm:pt>
  </dgm:ptLst>
  <dgm:cxnLst>
    <dgm:cxn modelId="{A1129403-93FA-470E-8BDD-51CA208690BA}" type="presOf" srcId="{57D184B5-6E92-46DA-8576-D60CB181F973}" destId="{F6C4F7AF-8BA4-403E-9559-F7154D5D949F}" srcOrd="0" destOrd="0" presId="urn:microsoft.com/office/officeart/2005/8/layout/hierarchy2"/>
    <dgm:cxn modelId="{B05F6B0A-F676-49E9-BB89-7652EE7D369A}" type="presOf" srcId="{2AB2B518-59C1-4A44-9D59-599A5483B59A}" destId="{AB6592A1-995D-4DA4-8985-5D03BC6D964C}" srcOrd="1" destOrd="0" presId="urn:microsoft.com/office/officeart/2005/8/layout/hierarchy2"/>
    <dgm:cxn modelId="{8DD2C31A-4A68-4DDA-AA71-575C00B24A0A}" srcId="{A86353BF-539C-4335-A413-4567D1747498}" destId="{EDB0C55F-0BB7-4ECF-BDEB-A7AE1AC600AE}" srcOrd="0" destOrd="0" parTransId="{17978F8B-9801-4D0C-96CD-99A27C026DF2}" sibTransId="{59DABE0A-8D4F-4782-A3CE-FE041EB0493B}"/>
    <dgm:cxn modelId="{EC5C2E1C-3F50-46B8-A972-5ABB43684E5F}" type="presOf" srcId="{E7D6A837-30FC-4300-9823-5DE3E2281458}" destId="{6AC6491B-715E-4BB9-9AE1-6DC3DF27C48B}" srcOrd="1" destOrd="0" presId="urn:microsoft.com/office/officeart/2005/8/layout/hierarchy2"/>
    <dgm:cxn modelId="{C7208220-F9AB-4454-AA8D-B1A26E6B77C0}" type="presOf" srcId="{66BA2AC7-6F29-40B9-9761-E35BB970E800}" destId="{644BF20B-3751-4057-BE9C-FF6AFF8311AF}" srcOrd="0" destOrd="0" presId="urn:microsoft.com/office/officeart/2005/8/layout/hierarchy2"/>
    <dgm:cxn modelId="{2C4FBC20-552D-4410-A5D6-913030508DF6}" type="presOf" srcId="{D5AE7524-C047-44A6-88F7-A51B165F7843}" destId="{349EAE3B-E81E-46C8-932B-D515BC66F07F}" srcOrd="0" destOrd="0" presId="urn:microsoft.com/office/officeart/2005/8/layout/hierarchy2"/>
    <dgm:cxn modelId="{2DDC5323-94CD-4D5B-99D5-D06883C83D74}" srcId="{0ED3B5CB-5BEE-4724-9D77-A52FEC3342ED}" destId="{A86353BF-539C-4335-A413-4567D1747498}" srcOrd="0" destOrd="0" parTransId="{D5AE7524-C047-44A6-88F7-A51B165F7843}" sibTransId="{D762174B-4966-4E6F-B935-8C501F4B0058}"/>
    <dgm:cxn modelId="{A5B58B2F-8CD1-4553-BB6B-05E58F05A28E}" type="presOf" srcId="{92FBF5A8-6871-420F-86FD-D731995C56CC}" destId="{2CB54D28-E1EF-4A66-96DD-1384F3B0DD8D}" srcOrd="1" destOrd="0" presId="urn:microsoft.com/office/officeart/2005/8/layout/hierarchy2"/>
    <dgm:cxn modelId="{09F32234-B8DF-4358-8434-FFD04F0E8760}" srcId="{15A916CC-C496-40F0-B24B-DA0B16158EDE}" destId="{50CC28F2-CBEA-4440-BDE4-5C024B4EC909}" srcOrd="1" destOrd="0" parTransId="{0C93A054-C727-4007-AD8A-314F0E57581F}" sibTransId="{4F76AAAA-B3CC-4738-BDD1-7B6F1B326570}"/>
    <dgm:cxn modelId="{D5A7F534-A3C8-4B1B-91CA-D5590FF51077}" type="presOf" srcId="{2AB2B518-59C1-4A44-9D59-599A5483B59A}" destId="{DF1C43B6-9C5B-4AC6-8931-89627C9379EB}" srcOrd="0" destOrd="0" presId="urn:microsoft.com/office/officeart/2005/8/layout/hierarchy2"/>
    <dgm:cxn modelId="{51D8DE35-C187-4974-8302-2D945E4A7433}" type="presOf" srcId="{AE309E00-A041-46FA-88EE-AF6A2CF7CD09}" destId="{C31700B6-B613-428B-B56E-A4C0E7A14403}" srcOrd="1" destOrd="0" presId="urn:microsoft.com/office/officeart/2005/8/layout/hierarchy2"/>
    <dgm:cxn modelId="{FD08CF36-54CA-4771-B0FC-07C7FC01A970}" type="presOf" srcId="{E3AAA854-2BDE-42FB-A7B5-5A4937981895}" destId="{450CFEE1-D9CC-43F1-A7CB-99123548BA24}" srcOrd="1" destOrd="0" presId="urn:microsoft.com/office/officeart/2005/8/layout/hierarchy2"/>
    <dgm:cxn modelId="{4E768737-B783-4B2F-9DF0-908716BD1D1D}" type="presOf" srcId="{0C93A054-C727-4007-AD8A-314F0E57581F}" destId="{7B469C4B-8B0B-4200-BCC4-D5D864CBC944}" srcOrd="0" destOrd="0" presId="urn:microsoft.com/office/officeart/2005/8/layout/hierarchy2"/>
    <dgm:cxn modelId="{76F8E83A-4774-409E-961F-7A622026E98D}" type="presOf" srcId="{D2583BDC-5BF0-412F-88F6-278B8BEAEE05}" destId="{B237D5AB-77B7-46E7-A605-B373072BB494}" srcOrd="0" destOrd="0" presId="urn:microsoft.com/office/officeart/2005/8/layout/hierarchy2"/>
    <dgm:cxn modelId="{E5B7D93F-C7F2-4CB0-B6BA-9BD466F970B2}" srcId="{50CC28F2-CBEA-4440-BDE4-5C024B4EC909}" destId="{7CE47723-2B4A-40CB-A1C4-B1FC5DDDEFF8}" srcOrd="0" destOrd="0" parTransId="{9A31BFEE-0ABA-4D8C-8FC6-353993653C6B}" sibTransId="{18D146B1-0975-4512-B3CF-931866F25055}"/>
    <dgm:cxn modelId="{849A855D-F960-407F-AE85-34939E771336}" srcId="{626D5CEA-ED26-419B-8956-B618833D22A6}" destId="{D6C23541-6436-477F-B5D5-9C75C5C9D841}" srcOrd="0" destOrd="0" parTransId="{57D184B5-6E92-46DA-8576-D60CB181F973}" sibTransId="{8A15A33E-B2E3-469C-9A77-E2CDE8A4C039}"/>
    <dgm:cxn modelId="{ECD71E61-B8AE-4B65-A8CE-1413FDF18C2C}" srcId="{CEF36CEE-0261-4676-A86F-A66E0CBBEAA0}" destId="{15A916CC-C496-40F0-B24B-DA0B16158EDE}" srcOrd="0" destOrd="0" parTransId="{19500610-0611-4BA1-A5A7-7F0E683EBD13}" sibTransId="{E0A35BC5-6B20-4860-86E1-C0B26FC440D9}"/>
    <dgm:cxn modelId="{92DCAD42-3795-4549-9E01-B37272CC9721}" srcId="{2DFB3C81-1F46-43F0-A021-DD6A55C27E71}" destId="{9C3EA424-4DBB-4826-84FD-51EF8FEC69C2}" srcOrd="0" destOrd="0" parTransId="{E3AAA854-2BDE-42FB-A7B5-5A4937981895}" sibTransId="{EA349AAD-AA67-40E7-830D-9EF4EBB2A731}"/>
    <dgm:cxn modelId="{A73B3967-D32E-44E9-B285-781160EF231A}" type="presOf" srcId="{626D5CEA-ED26-419B-8956-B618833D22A6}" destId="{F647A0C9-8900-4D2B-BC89-3556DF76443A}" srcOrd="0" destOrd="0" presId="urn:microsoft.com/office/officeart/2005/8/layout/hierarchy2"/>
    <dgm:cxn modelId="{A957B247-32E0-4E9C-9299-179275F399D4}" srcId="{8CD6587B-68C3-4178-9066-8148B50D0D0F}" destId="{760458A5-ECBC-4D33-976C-B1DD961CC22B}" srcOrd="0" destOrd="0" parTransId="{E7D6A837-30FC-4300-9823-5DE3E2281458}" sibTransId="{3661B624-D7ED-4FB3-AB96-788C51CC3D6A}"/>
    <dgm:cxn modelId="{3F1AD34A-3A64-41D3-A28D-605274D9968C}" type="presOf" srcId="{15A916CC-C496-40F0-B24B-DA0B16158EDE}" destId="{532AC4D0-165F-4ECB-BE7C-A6DE0FDD2247}" srcOrd="0" destOrd="0" presId="urn:microsoft.com/office/officeart/2005/8/layout/hierarchy2"/>
    <dgm:cxn modelId="{3D2E954D-04AC-4265-B46D-467BE2BB7501}" srcId="{A86353BF-539C-4335-A413-4567D1747498}" destId="{CEF36CEE-0261-4676-A86F-A66E0CBBEAA0}" srcOrd="1" destOrd="0" parTransId="{8884B629-B720-4499-A594-B574FF7487D1}" sibTransId="{D86E46F0-9DCF-40D6-AC5D-4BD56DD8B511}"/>
    <dgm:cxn modelId="{432C8F52-8E88-45EF-8662-EDC90457CCC5}" type="presOf" srcId="{EE1B32ED-5C94-4275-A17C-78004535C6D5}" destId="{F426E12F-132D-412B-91AE-3ABA3DF70535}" srcOrd="1" destOrd="0" presId="urn:microsoft.com/office/officeart/2005/8/layout/hierarchy2"/>
    <dgm:cxn modelId="{196C9B55-499E-47F5-8A84-F2AEB66876F8}" srcId="{66BA2AC7-6F29-40B9-9761-E35BB970E800}" destId="{626D5CEA-ED26-419B-8956-B618833D22A6}" srcOrd="0" destOrd="0" parTransId="{AE309E00-A041-46FA-88EE-AF6A2CF7CD09}" sibTransId="{A5A54705-1A9F-47A1-AF87-4DECFE31D735}"/>
    <dgm:cxn modelId="{AE34B684-37DA-44AD-BC08-92CDB713D779}" type="presOf" srcId="{EE1B32ED-5C94-4275-A17C-78004535C6D5}" destId="{19106177-ADB6-4046-8889-3F2F1D212AED}" srcOrd="0" destOrd="0" presId="urn:microsoft.com/office/officeart/2005/8/layout/hierarchy2"/>
    <dgm:cxn modelId="{87A6438B-0BF8-496E-97C7-5057CBAD8651}" type="presOf" srcId="{D6C23541-6436-477F-B5D5-9C75C5C9D841}" destId="{5100399B-994C-48E6-AAED-53A4FEE5EA0C}" srcOrd="0" destOrd="0" presId="urn:microsoft.com/office/officeart/2005/8/layout/hierarchy2"/>
    <dgm:cxn modelId="{37396F8C-EF4F-4A6F-9510-41C2FA273507}" type="presOf" srcId="{8989192A-E30D-469D-9A5F-3E6CEAA3E34D}" destId="{C61FF7D5-48A0-4253-A652-984FB449B754}" srcOrd="1" destOrd="0" presId="urn:microsoft.com/office/officeart/2005/8/layout/hierarchy2"/>
    <dgm:cxn modelId="{55B16392-721C-4B21-B26E-6317DB8DEA65}" srcId="{D2583BDC-5BF0-412F-88F6-278B8BEAEE05}" destId="{66BA2AC7-6F29-40B9-9761-E35BB970E800}" srcOrd="0" destOrd="0" parTransId="{AACFF2AF-455E-4AFC-B6A4-9D19CC2D8978}" sibTransId="{CCF968C1-93C7-4CDA-BCE6-95AC2C7AC82B}"/>
    <dgm:cxn modelId="{DFC41F94-0C68-43E0-8ADC-D641A41DBB26}" type="presOf" srcId="{50CC28F2-CBEA-4440-BDE4-5C024B4EC909}" destId="{FAF82436-B9F3-46EC-8F02-DB3276F5F319}" srcOrd="0" destOrd="0" presId="urn:microsoft.com/office/officeart/2005/8/layout/hierarchy2"/>
    <dgm:cxn modelId="{A04F5B94-8849-4F30-BFA4-F436F179DB1A}" type="presOf" srcId="{E5FF0959-F1EF-4895-B365-493E5F8079AE}" destId="{9D7F1CC0-7A0A-4CA8-B7E4-EE7568CA6A35}" srcOrd="0" destOrd="0" presId="urn:microsoft.com/office/officeart/2005/8/layout/hierarchy2"/>
    <dgm:cxn modelId="{4B157B9A-CF39-4644-9C25-FEAE19E92672}" srcId="{9C3EA424-4DBB-4826-84FD-51EF8FEC69C2}" destId="{0ED3B5CB-5BEE-4724-9D77-A52FEC3342ED}" srcOrd="1" destOrd="0" parTransId="{2AB2B518-59C1-4A44-9D59-599A5483B59A}" sibTransId="{FE7A6C37-6642-441B-B7CB-A96C90422C26}"/>
    <dgm:cxn modelId="{CB30939B-D22D-4B71-93AA-BDBCE90AC55A}" type="presOf" srcId="{9A31BFEE-0ABA-4D8C-8FC6-353993653C6B}" destId="{5618E2A3-7851-452E-858E-67D33D13BCE4}" srcOrd="0" destOrd="0" presId="urn:microsoft.com/office/officeart/2005/8/layout/hierarchy2"/>
    <dgm:cxn modelId="{7839FC9E-83AF-42FB-99BC-F0DD4D7955F8}" srcId="{9C3EA424-4DBB-4826-84FD-51EF8FEC69C2}" destId="{8CD6587B-68C3-4178-9066-8148B50D0D0F}" srcOrd="0" destOrd="0" parTransId="{92FBF5A8-6871-420F-86FD-D731995C56CC}" sibTransId="{11206CCE-8F2E-4242-99B2-7F85491BE732}"/>
    <dgm:cxn modelId="{4E708EA0-AD7C-48C7-8647-F734BB1A89F8}" type="presOf" srcId="{B06F5560-7789-477D-A6D9-BF813D53FA6F}" destId="{81B4A929-084B-44BB-94F5-029FD8F1CFC4}" srcOrd="1" destOrd="0" presId="urn:microsoft.com/office/officeart/2005/8/layout/hierarchy2"/>
    <dgm:cxn modelId="{F465F0A3-4E9D-48A5-A472-CB55B423BF75}" type="presOf" srcId="{57D184B5-6E92-46DA-8576-D60CB181F973}" destId="{E52FB8DF-B11E-4886-ACEB-40B592DF39B2}" srcOrd="1" destOrd="0" presId="urn:microsoft.com/office/officeart/2005/8/layout/hierarchy2"/>
    <dgm:cxn modelId="{E49911A7-5124-4422-9A28-F98763846F2B}" type="presOf" srcId="{EDB0C55F-0BB7-4ECF-BDEB-A7AE1AC600AE}" destId="{C98A622F-8A55-4C18-89F3-49ED663082CB}" srcOrd="0" destOrd="0" presId="urn:microsoft.com/office/officeart/2005/8/layout/hierarchy2"/>
    <dgm:cxn modelId="{112938A8-9111-471A-8A26-728B815363B0}" type="presOf" srcId="{9C3EA424-4DBB-4826-84FD-51EF8FEC69C2}" destId="{6E1DD430-92AA-48ED-A1FE-737A72D576FA}" srcOrd="0" destOrd="0" presId="urn:microsoft.com/office/officeart/2005/8/layout/hierarchy2"/>
    <dgm:cxn modelId="{14E37AA8-A5DC-4526-ACBA-A1BA46906304}" type="presOf" srcId="{17978F8B-9801-4D0C-96CD-99A27C026DF2}" destId="{46CE2A16-93FE-4B23-A5A9-B2590E16DB55}" srcOrd="0" destOrd="0" presId="urn:microsoft.com/office/officeart/2005/8/layout/hierarchy2"/>
    <dgm:cxn modelId="{E5DDEFAA-1E86-4F2F-B7BD-41FE7FA7D867}" type="presOf" srcId="{E5FF0959-F1EF-4895-B365-493E5F8079AE}" destId="{1559C6AA-C5B7-4426-AD6F-68DFEE2FF0DD}" srcOrd="1" destOrd="0" presId="urn:microsoft.com/office/officeart/2005/8/layout/hierarchy2"/>
    <dgm:cxn modelId="{53BF78AB-B89F-4C5C-8617-E6A510288655}" type="presOf" srcId="{9A31BFEE-0ABA-4D8C-8FC6-353993653C6B}" destId="{70F53931-A93D-4E23-BD77-126768EB2E85}" srcOrd="1" destOrd="0" presId="urn:microsoft.com/office/officeart/2005/8/layout/hierarchy2"/>
    <dgm:cxn modelId="{C089D4AB-B431-4AE9-9EBC-F075F68E37FC}" type="presOf" srcId="{8989192A-E30D-469D-9A5F-3E6CEAA3E34D}" destId="{9FE16C6B-1F6E-44CB-872D-2803F1FB0F05}" srcOrd="0" destOrd="0" presId="urn:microsoft.com/office/officeart/2005/8/layout/hierarchy2"/>
    <dgm:cxn modelId="{682FD1AE-739E-434B-B1C2-8B297E0E0882}" type="presOf" srcId="{E3AAA854-2BDE-42FB-A7B5-5A4937981895}" destId="{3C48B4C6-53D5-49D2-9755-A7A74F8FA2B3}" srcOrd="0" destOrd="0" presId="urn:microsoft.com/office/officeart/2005/8/layout/hierarchy2"/>
    <dgm:cxn modelId="{A91FDAB4-09D1-4814-B4CF-EACC9999F49E}" type="presOf" srcId="{0ED3B5CB-5BEE-4724-9D77-A52FEC3342ED}" destId="{1C44CC2B-F444-40CE-A851-F62CBD9E3B25}" srcOrd="0" destOrd="0" presId="urn:microsoft.com/office/officeart/2005/8/layout/hierarchy2"/>
    <dgm:cxn modelId="{87AF29B6-7CEA-46C2-8FD7-561E9593C60B}" type="presOf" srcId="{BDC97F17-C1C4-4575-B115-37288542BC92}" destId="{F232024E-2BF5-4770-9900-9C2EA755AD5D}" srcOrd="0" destOrd="0" presId="urn:microsoft.com/office/officeart/2005/8/layout/hierarchy2"/>
    <dgm:cxn modelId="{75F635BE-B255-4A93-AC69-D6EE7FF3F8AA}" srcId="{66BA2AC7-6F29-40B9-9761-E35BB970E800}" destId="{2DFB3C81-1F46-43F0-A021-DD6A55C27E71}" srcOrd="1" destOrd="0" parTransId="{EE1B32ED-5C94-4275-A17C-78004535C6D5}" sibTransId="{657AD4DE-A605-4EC7-BA03-1BBCE9BFBD7C}"/>
    <dgm:cxn modelId="{FBD039C6-43B9-4AD4-BB58-37D7E6D84840}" type="presOf" srcId="{2DFB3C81-1F46-43F0-A021-DD6A55C27E71}" destId="{043ADABA-EC89-4B76-B9FA-948F3D81400C}" srcOrd="0" destOrd="0" presId="urn:microsoft.com/office/officeart/2005/8/layout/hierarchy2"/>
    <dgm:cxn modelId="{8FE5B2C8-E477-4149-8601-706DC6C48A1A}" srcId="{15A916CC-C496-40F0-B24B-DA0B16158EDE}" destId="{1E709B99-7C68-4AF3-8052-0C48160399AA}" srcOrd="0" destOrd="0" parTransId="{8989192A-E30D-469D-9A5F-3E6CEAA3E34D}" sibTransId="{74150397-A1A9-47BB-8E78-76B8A88552CA}"/>
    <dgm:cxn modelId="{D24661C9-F8C5-450D-BEA0-47FF131BAC18}" type="presOf" srcId="{8884B629-B720-4499-A594-B574FF7487D1}" destId="{AACD7124-E894-4D3A-A550-42C1E61BF372}" srcOrd="0" destOrd="0" presId="urn:microsoft.com/office/officeart/2005/8/layout/hierarchy2"/>
    <dgm:cxn modelId="{48F24ECD-7980-4F82-82BD-0F16285F2700}" type="presOf" srcId="{D5AE7524-C047-44A6-88F7-A51B165F7843}" destId="{8123BB73-54DC-4CA7-8C48-E56369744C27}" srcOrd="1" destOrd="0" presId="urn:microsoft.com/office/officeart/2005/8/layout/hierarchy2"/>
    <dgm:cxn modelId="{7F81E5D0-1F1B-41FD-8410-3076FF4ADF09}" type="presOf" srcId="{7CE47723-2B4A-40CB-A1C4-B1FC5DDDEFF8}" destId="{BCCB53D1-B606-4A32-9F4D-328E71A6E900}" srcOrd="0" destOrd="0" presId="urn:microsoft.com/office/officeart/2005/8/layout/hierarchy2"/>
    <dgm:cxn modelId="{B62F1AD4-765E-46E5-A3D8-27C5914BE593}" type="presOf" srcId="{AE309E00-A041-46FA-88EE-AF6A2CF7CD09}" destId="{4F444110-9C97-44AE-8E8F-14F0F7B2BBC5}" srcOrd="0" destOrd="0" presId="urn:microsoft.com/office/officeart/2005/8/layout/hierarchy2"/>
    <dgm:cxn modelId="{168E2ED4-0E22-433C-BDE6-DC6748400DEE}" type="presOf" srcId="{0C93A054-C727-4007-AD8A-314F0E57581F}" destId="{35097040-9BB6-4841-ACBB-E2AD4C588F79}" srcOrd="1" destOrd="0" presId="urn:microsoft.com/office/officeart/2005/8/layout/hierarchy2"/>
    <dgm:cxn modelId="{4EB359D4-E7AE-487C-882F-9E36A1D1B5A1}" type="presOf" srcId="{1E709B99-7C68-4AF3-8052-0C48160399AA}" destId="{0B99CE18-CE2C-4BDD-9EF9-D91F3C44E99F}" srcOrd="0" destOrd="0" presId="urn:microsoft.com/office/officeart/2005/8/layout/hierarchy2"/>
    <dgm:cxn modelId="{9215BDD8-72BF-43E9-87B3-27B0943D34EA}" type="presOf" srcId="{CEF36CEE-0261-4676-A86F-A66E0CBBEAA0}" destId="{C2E394DB-32D0-4709-A728-D0F06CF851C7}" srcOrd="0" destOrd="0" presId="urn:microsoft.com/office/officeart/2005/8/layout/hierarchy2"/>
    <dgm:cxn modelId="{239CE0D8-A58D-4802-86B8-48D5E43412C1}" type="presOf" srcId="{19500610-0611-4BA1-A5A7-7F0E683EBD13}" destId="{FB5CAEED-DABC-4163-9049-04C6F2ED7A85}" srcOrd="0" destOrd="0" presId="urn:microsoft.com/office/officeart/2005/8/layout/hierarchy2"/>
    <dgm:cxn modelId="{56119ADA-5FE6-4850-9838-98F772CB04B9}" srcId="{1E709B99-7C68-4AF3-8052-0C48160399AA}" destId="{2B1871FF-4789-4114-A318-9E14F7438227}" srcOrd="0" destOrd="0" parTransId="{B06F5560-7789-477D-A6D9-BF813D53FA6F}" sibTransId="{F65BC124-E27C-4121-BFA0-46C3114EC1D0}"/>
    <dgm:cxn modelId="{0F5F1EDD-F895-40E9-A461-389991F652A3}" type="presOf" srcId="{2B1871FF-4789-4114-A318-9E14F7438227}" destId="{B9EEA96D-15D7-4D99-B298-5EE81B72D628}" srcOrd="0" destOrd="0" presId="urn:microsoft.com/office/officeart/2005/8/layout/hierarchy2"/>
    <dgm:cxn modelId="{FE8B80E2-B481-41E3-8825-F5C5F163F31B}" type="presOf" srcId="{B06F5560-7789-477D-A6D9-BF813D53FA6F}" destId="{953455C2-BEF7-4C2B-99BB-2166F72AFB3C}" srcOrd="0" destOrd="0" presId="urn:microsoft.com/office/officeart/2005/8/layout/hierarchy2"/>
    <dgm:cxn modelId="{FCE688E5-76E0-42BC-B51C-450FA72531D9}" type="presOf" srcId="{8884B629-B720-4499-A594-B574FF7487D1}" destId="{4D6F6658-7FE7-4E5C-9270-E68CF9595D7D}" srcOrd="1" destOrd="0" presId="urn:microsoft.com/office/officeart/2005/8/layout/hierarchy2"/>
    <dgm:cxn modelId="{B7D2ADE5-FAC3-4EE3-9855-E1A211A0D8CA}" type="presOf" srcId="{8CD6587B-68C3-4178-9066-8148B50D0D0F}" destId="{D09C5AAA-C6FA-4958-BDE5-895ED88C149D}" srcOrd="0" destOrd="0" presId="urn:microsoft.com/office/officeart/2005/8/layout/hierarchy2"/>
    <dgm:cxn modelId="{263C21EA-8C07-417A-9F25-C3563C4D4551}" type="presOf" srcId="{92FBF5A8-6871-420F-86FD-D731995C56CC}" destId="{EB4FCD45-8A43-4B87-B185-E28B8A9C1D61}" srcOrd="0" destOrd="0" presId="urn:microsoft.com/office/officeart/2005/8/layout/hierarchy2"/>
    <dgm:cxn modelId="{D332A1EB-125F-47D5-A4CA-E096AFF03967}" type="presOf" srcId="{E7D6A837-30FC-4300-9823-5DE3E2281458}" destId="{D03796B2-94A0-446B-BFA8-0ECD5890590E}" srcOrd="0" destOrd="0" presId="urn:microsoft.com/office/officeart/2005/8/layout/hierarchy2"/>
    <dgm:cxn modelId="{BA648CF6-930E-4FF0-95BC-1505B80BA3C3}" srcId="{EDB0C55F-0BB7-4ECF-BDEB-A7AE1AC600AE}" destId="{BDC97F17-C1C4-4575-B115-37288542BC92}" srcOrd="0" destOrd="0" parTransId="{E5FF0959-F1EF-4895-B365-493E5F8079AE}" sibTransId="{C886F1FE-2A4C-4B3B-957E-253E33CC9B95}"/>
    <dgm:cxn modelId="{CF4A41F8-93F9-4516-A1DE-C7D7A661C682}" type="presOf" srcId="{19500610-0611-4BA1-A5A7-7F0E683EBD13}" destId="{4B181D09-A457-40BE-BF8C-1131391ED2DF}" srcOrd="1" destOrd="0" presId="urn:microsoft.com/office/officeart/2005/8/layout/hierarchy2"/>
    <dgm:cxn modelId="{C3849BFC-A310-409B-9223-3C0829AFC82B}" type="presOf" srcId="{17978F8B-9801-4D0C-96CD-99A27C026DF2}" destId="{3F69CEA8-CDD7-4BD2-820F-152A9D9D1974}" srcOrd="1" destOrd="0" presId="urn:microsoft.com/office/officeart/2005/8/layout/hierarchy2"/>
    <dgm:cxn modelId="{776CD3FC-5964-4902-B9CF-631072289D82}" type="presOf" srcId="{760458A5-ECBC-4D33-976C-B1DD961CC22B}" destId="{DD0340EC-688F-498D-8CFA-9E388422F31E}" srcOrd="0" destOrd="0" presId="urn:microsoft.com/office/officeart/2005/8/layout/hierarchy2"/>
    <dgm:cxn modelId="{45BF2BFF-0B91-4117-B62D-C12710F427CC}" type="presOf" srcId="{A86353BF-539C-4335-A413-4567D1747498}" destId="{440B8843-BBA2-4063-9E4C-0EB9262BBD26}" srcOrd="0" destOrd="0" presId="urn:microsoft.com/office/officeart/2005/8/layout/hierarchy2"/>
    <dgm:cxn modelId="{93A6AA4B-6DD2-4BD5-A099-6DC281C593E9}" type="presParOf" srcId="{B237D5AB-77B7-46E7-A605-B373072BB494}" destId="{E89871D4-088D-4CD1-BCEE-2BA4FC71525F}" srcOrd="0" destOrd="0" presId="urn:microsoft.com/office/officeart/2005/8/layout/hierarchy2"/>
    <dgm:cxn modelId="{9F6B49F0-325A-44A9-8CFD-A12582662B30}" type="presParOf" srcId="{E89871D4-088D-4CD1-BCEE-2BA4FC71525F}" destId="{644BF20B-3751-4057-BE9C-FF6AFF8311AF}" srcOrd="0" destOrd="0" presId="urn:microsoft.com/office/officeart/2005/8/layout/hierarchy2"/>
    <dgm:cxn modelId="{F3BF1F0D-4DB2-4585-B843-2B1582A341CA}" type="presParOf" srcId="{E89871D4-088D-4CD1-BCEE-2BA4FC71525F}" destId="{21006439-9767-4B85-87CE-B665F91E55CB}" srcOrd="1" destOrd="0" presId="urn:microsoft.com/office/officeart/2005/8/layout/hierarchy2"/>
    <dgm:cxn modelId="{D7BC22D2-5E7A-4B24-867F-826861B8A97B}" type="presParOf" srcId="{21006439-9767-4B85-87CE-B665F91E55CB}" destId="{4F444110-9C97-44AE-8E8F-14F0F7B2BBC5}" srcOrd="0" destOrd="0" presId="urn:microsoft.com/office/officeart/2005/8/layout/hierarchy2"/>
    <dgm:cxn modelId="{4B109E88-42E6-40E4-B0D3-DE2D1019C9A4}" type="presParOf" srcId="{4F444110-9C97-44AE-8E8F-14F0F7B2BBC5}" destId="{C31700B6-B613-428B-B56E-A4C0E7A14403}" srcOrd="0" destOrd="0" presId="urn:microsoft.com/office/officeart/2005/8/layout/hierarchy2"/>
    <dgm:cxn modelId="{91F9A681-4A2F-422E-A2FA-CB77996CC095}" type="presParOf" srcId="{21006439-9767-4B85-87CE-B665F91E55CB}" destId="{11702E0D-0F66-4780-B97E-E95081B03665}" srcOrd="1" destOrd="0" presId="urn:microsoft.com/office/officeart/2005/8/layout/hierarchy2"/>
    <dgm:cxn modelId="{395DE51C-E1AF-4B67-B99B-DE3549BA0418}" type="presParOf" srcId="{11702E0D-0F66-4780-B97E-E95081B03665}" destId="{F647A0C9-8900-4D2B-BC89-3556DF76443A}" srcOrd="0" destOrd="0" presId="urn:microsoft.com/office/officeart/2005/8/layout/hierarchy2"/>
    <dgm:cxn modelId="{8197EF78-8A8C-4E74-A3E8-F1CC89348C3F}" type="presParOf" srcId="{11702E0D-0F66-4780-B97E-E95081B03665}" destId="{666355C1-30CD-4D38-BAEA-69EE262FAD2F}" srcOrd="1" destOrd="0" presId="urn:microsoft.com/office/officeart/2005/8/layout/hierarchy2"/>
    <dgm:cxn modelId="{1F82B8FC-0C44-4B91-BB8D-20DF0CBF83B9}" type="presParOf" srcId="{666355C1-30CD-4D38-BAEA-69EE262FAD2F}" destId="{F6C4F7AF-8BA4-403E-9559-F7154D5D949F}" srcOrd="0" destOrd="0" presId="urn:microsoft.com/office/officeart/2005/8/layout/hierarchy2"/>
    <dgm:cxn modelId="{26C6F643-12A3-4E44-88D5-2EE17EEC18B7}" type="presParOf" srcId="{F6C4F7AF-8BA4-403E-9559-F7154D5D949F}" destId="{E52FB8DF-B11E-4886-ACEB-40B592DF39B2}" srcOrd="0" destOrd="0" presId="urn:microsoft.com/office/officeart/2005/8/layout/hierarchy2"/>
    <dgm:cxn modelId="{27DB3FAF-D2D4-4CA0-867C-E27E1E12C9B3}" type="presParOf" srcId="{666355C1-30CD-4D38-BAEA-69EE262FAD2F}" destId="{BDC99DDE-23F9-4168-A1C1-81AFDCD51DA5}" srcOrd="1" destOrd="0" presId="urn:microsoft.com/office/officeart/2005/8/layout/hierarchy2"/>
    <dgm:cxn modelId="{001631BD-15FB-497A-955B-606045F65DFD}" type="presParOf" srcId="{BDC99DDE-23F9-4168-A1C1-81AFDCD51DA5}" destId="{5100399B-994C-48E6-AAED-53A4FEE5EA0C}" srcOrd="0" destOrd="0" presId="urn:microsoft.com/office/officeart/2005/8/layout/hierarchy2"/>
    <dgm:cxn modelId="{CD4FF283-C914-4069-8A88-41321E64F44A}" type="presParOf" srcId="{BDC99DDE-23F9-4168-A1C1-81AFDCD51DA5}" destId="{FEECD30E-FFA0-49A4-924D-97EB665F2B8C}" srcOrd="1" destOrd="0" presId="urn:microsoft.com/office/officeart/2005/8/layout/hierarchy2"/>
    <dgm:cxn modelId="{550B646B-1506-4AF0-8F6F-F90002427474}" type="presParOf" srcId="{21006439-9767-4B85-87CE-B665F91E55CB}" destId="{19106177-ADB6-4046-8889-3F2F1D212AED}" srcOrd="2" destOrd="0" presId="urn:microsoft.com/office/officeart/2005/8/layout/hierarchy2"/>
    <dgm:cxn modelId="{16858417-349C-4249-8339-39D325BAF48F}" type="presParOf" srcId="{19106177-ADB6-4046-8889-3F2F1D212AED}" destId="{F426E12F-132D-412B-91AE-3ABA3DF70535}" srcOrd="0" destOrd="0" presId="urn:microsoft.com/office/officeart/2005/8/layout/hierarchy2"/>
    <dgm:cxn modelId="{79D6BF2A-E809-4D28-89F8-E273D4575D98}" type="presParOf" srcId="{21006439-9767-4B85-87CE-B665F91E55CB}" destId="{D773020C-646C-49F7-84FD-92F57CB353C1}" srcOrd="3" destOrd="0" presId="urn:microsoft.com/office/officeart/2005/8/layout/hierarchy2"/>
    <dgm:cxn modelId="{4EE2BCC1-8D83-419E-95E5-21AB238DDC2F}" type="presParOf" srcId="{D773020C-646C-49F7-84FD-92F57CB353C1}" destId="{043ADABA-EC89-4B76-B9FA-948F3D81400C}" srcOrd="0" destOrd="0" presId="urn:microsoft.com/office/officeart/2005/8/layout/hierarchy2"/>
    <dgm:cxn modelId="{3A283B26-1A46-4ADD-949E-D6B2274242F2}" type="presParOf" srcId="{D773020C-646C-49F7-84FD-92F57CB353C1}" destId="{39BE5938-354A-458C-B376-1190C1409F07}" srcOrd="1" destOrd="0" presId="urn:microsoft.com/office/officeart/2005/8/layout/hierarchy2"/>
    <dgm:cxn modelId="{FD89FC84-6196-41A1-B66A-AA462DA371D5}" type="presParOf" srcId="{39BE5938-354A-458C-B376-1190C1409F07}" destId="{3C48B4C6-53D5-49D2-9755-A7A74F8FA2B3}" srcOrd="0" destOrd="0" presId="urn:microsoft.com/office/officeart/2005/8/layout/hierarchy2"/>
    <dgm:cxn modelId="{58CA3180-0578-4D0D-889D-343A35A038EC}" type="presParOf" srcId="{3C48B4C6-53D5-49D2-9755-A7A74F8FA2B3}" destId="{450CFEE1-D9CC-43F1-A7CB-99123548BA24}" srcOrd="0" destOrd="0" presId="urn:microsoft.com/office/officeart/2005/8/layout/hierarchy2"/>
    <dgm:cxn modelId="{8EEDA626-D9D9-480B-8E4E-48592ED2EA29}" type="presParOf" srcId="{39BE5938-354A-458C-B376-1190C1409F07}" destId="{77F25EE4-DC88-4B3E-83A8-0B1AC186B20F}" srcOrd="1" destOrd="0" presId="urn:microsoft.com/office/officeart/2005/8/layout/hierarchy2"/>
    <dgm:cxn modelId="{16FA5038-A54E-4E78-82E7-9164E0B117E5}" type="presParOf" srcId="{77F25EE4-DC88-4B3E-83A8-0B1AC186B20F}" destId="{6E1DD430-92AA-48ED-A1FE-737A72D576FA}" srcOrd="0" destOrd="0" presId="urn:microsoft.com/office/officeart/2005/8/layout/hierarchy2"/>
    <dgm:cxn modelId="{477BA02D-C03B-4129-8043-8C7AA5876FDD}" type="presParOf" srcId="{77F25EE4-DC88-4B3E-83A8-0B1AC186B20F}" destId="{CD7174B5-74E5-400A-93E5-CA1876AABFFF}" srcOrd="1" destOrd="0" presId="urn:microsoft.com/office/officeart/2005/8/layout/hierarchy2"/>
    <dgm:cxn modelId="{A6B5462C-256B-4BDF-8E44-7B3979A6176C}" type="presParOf" srcId="{CD7174B5-74E5-400A-93E5-CA1876AABFFF}" destId="{EB4FCD45-8A43-4B87-B185-E28B8A9C1D61}" srcOrd="0" destOrd="0" presId="urn:microsoft.com/office/officeart/2005/8/layout/hierarchy2"/>
    <dgm:cxn modelId="{33E1A192-071E-484D-B8C7-E87B3BD3C978}" type="presParOf" srcId="{EB4FCD45-8A43-4B87-B185-E28B8A9C1D61}" destId="{2CB54D28-E1EF-4A66-96DD-1384F3B0DD8D}" srcOrd="0" destOrd="0" presId="urn:microsoft.com/office/officeart/2005/8/layout/hierarchy2"/>
    <dgm:cxn modelId="{04D2148A-1CD6-4705-909C-02DDD499EEE4}" type="presParOf" srcId="{CD7174B5-74E5-400A-93E5-CA1876AABFFF}" destId="{20653351-511E-4346-ADD0-70AC5FCB1013}" srcOrd="1" destOrd="0" presId="urn:microsoft.com/office/officeart/2005/8/layout/hierarchy2"/>
    <dgm:cxn modelId="{E71B37BD-F884-45E0-8AA3-BECF380434B4}" type="presParOf" srcId="{20653351-511E-4346-ADD0-70AC5FCB1013}" destId="{D09C5AAA-C6FA-4958-BDE5-895ED88C149D}" srcOrd="0" destOrd="0" presId="urn:microsoft.com/office/officeart/2005/8/layout/hierarchy2"/>
    <dgm:cxn modelId="{D5A57D53-0557-412C-AC54-5978CA88F0B1}" type="presParOf" srcId="{20653351-511E-4346-ADD0-70AC5FCB1013}" destId="{49019B06-9C20-4E6F-BB04-31F35B49182A}" srcOrd="1" destOrd="0" presId="urn:microsoft.com/office/officeart/2005/8/layout/hierarchy2"/>
    <dgm:cxn modelId="{51CBD1A5-1399-4B06-B1C1-725D6CC4C826}" type="presParOf" srcId="{49019B06-9C20-4E6F-BB04-31F35B49182A}" destId="{D03796B2-94A0-446B-BFA8-0ECD5890590E}" srcOrd="0" destOrd="0" presId="urn:microsoft.com/office/officeart/2005/8/layout/hierarchy2"/>
    <dgm:cxn modelId="{11725BE0-9674-46FA-8DAD-515973BCA81A}" type="presParOf" srcId="{D03796B2-94A0-446B-BFA8-0ECD5890590E}" destId="{6AC6491B-715E-4BB9-9AE1-6DC3DF27C48B}" srcOrd="0" destOrd="0" presId="urn:microsoft.com/office/officeart/2005/8/layout/hierarchy2"/>
    <dgm:cxn modelId="{CD2C8CBB-40DF-4AA1-9753-FCBB3FF973CE}" type="presParOf" srcId="{49019B06-9C20-4E6F-BB04-31F35B49182A}" destId="{F6D27D20-B666-44F1-983D-583DD1127681}" srcOrd="1" destOrd="0" presId="urn:microsoft.com/office/officeart/2005/8/layout/hierarchy2"/>
    <dgm:cxn modelId="{B6185312-5328-4A1A-A313-9B08A191C547}" type="presParOf" srcId="{F6D27D20-B666-44F1-983D-583DD1127681}" destId="{DD0340EC-688F-498D-8CFA-9E388422F31E}" srcOrd="0" destOrd="0" presId="urn:microsoft.com/office/officeart/2005/8/layout/hierarchy2"/>
    <dgm:cxn modelId="{C7470511-4D15-4895-BF8B-CA4D2F2A41CA}" type="presParOf" srcId="{F6D27D20-B666-44F1-983D-583DD1127681}" destId="{75A3A1BC-CC04-47DA-8DE9-452D0F12866B}" srcOrd="1" destOrd="0" presId="urn:microsoft.com/office/officeart/2005/8/layout/hierarchy2"/>
    <dgm:cxn modelId="{9A37D27E-4602-45C5-AFA1-11AD836F232A}" type="presParOf" srcId="{CD7174B5-74E5-400A-93E5-CA1876AABFFF}" destId="{DF1C43B6-9C5B-4AC6-8931-89627C9379EB}" srcOrd="2" destOrd="0" presId="urn:microsoft.com/office/officeart/2005/8/layout/hierarchy2"/>
    <dgm:cxn modelId="{6F2118F8-9DA3-49D1-BE79-0D6018454FE6}" type="presParOf" srcId="{DF1C43B6-9C5B-4AC6-8931-89627C9379EB}" destId="{AB6592A1-995D-4DA4-8985-5D03BC6D964C}" srcOrd="0" destOrd="0" presId="urn:microsoft.com/office/officeart/2005/8/layout/hierarchy2"/>
    <dgm:cxn modelId="{11CC3B86-200B-4E3B-8040-C926440A069C}" type="presParOf" srcId="{CD7174B5-74E5-400A-93E5-CA1876AABFFF}" destId="{AE1E2D8B-169F-45D5-8A29-DDF9DB66FFDB}" srcOrd="3" destOrd="0" presId="urn:microsoft.com/office/officeart/2005/8/layout/hierarchy2"/>
    <dgm:cxn modelId="{B46CD551-6D64-4C35-86C5-6AEE77E75657}" type="presParOf" srcId="{AE1E2D8B-169F-45D5-8A29-DDF9DB66FFDB}" destId="{1C44CC2B-F444-40CE-A851-F62CBD9E3B25}" srcOrd="0" destOrd="0" presId="urn:microsoft.com/office/officeart/2005/8/layout/hierarchy2"/>
    <dgm:cxn modelId="{0B05C162-5EC6-4B59-A7A4-87E99E836336}" type="presParOf" srcId="{AE1E2D8B-169F-45D5-8A29-DDF9DB66FFDB}" destId="{51AA1FDF-839F-413D-9F52-9A800844D0E4}" srcOrd="1" destOrd="0" presId="urn:microsoft.com/office/officeart/2005/8/layout/hierarchy2"/>
    <dgm:cxn modelId="{33F1C0E3-6780-4F30-A458-308C0F2B1409}" type="presParOf" srcId="{51AA1FDF-839F-413D-9F52-9A800844D0E4}" destId="{349EAE3B-E81E-46C8-932B-D515BC66F07F}" srcOrd="0" destOrd="0" presId="urn:microsoft.com/office/officeart/2005/8/layout/hierarchy2"/>
    <dgm:cxn modelId="{37BDE56E-4708-4388-ACE0-5F2189A8093D}" type="presParOf" srcId="{349EAE3B-E81E-46C8-932B-D515BC66F07F}" destId="{8123BB73-54DC-4CA7-8C48-E56369744C27}" srcOrd="0" destOrd="0" presId="urn:microsoft.com/office/officeart/2005/8/layout/hierarchy2"/>
    <dgm:cxn modelId="{76CF3209-968B-47C8-A633-326A1DDDC06D}" type="presParOf" srcId="{51AA1FDF-839F-413D-9F52-9A800844D0E4}" destId="{298E07C4-2130-4D3C-A159-0F885DFCD0F5}" srcOrd="1" destOrd="0" presId="urn:microsoft.com/office/officeart/2005/8/layout/hierarchy2"/>
    <dgm:cxn modelId="{8769C647-BB65-473B-9F15-E1475B1D5AA5}" type="presParOf" srcId="{298E07C4-2130-4D3C-A159-0F885DFCD0F5}" destId="{440B8843-BBA2-4063-9E4C-0EB9262BBD26}" srcOrd="0" destOrd="0" presId="urn:microsoft.com/office/officeart/2005/8/layout/hierarchy2"/>
    <dgm:cxn modelId="{DE6F9CFA-05D8-41FA-AB12-41ADD6DA2F7F}" type="presParOf" srcId="{298E07C4-2130-4D3C-A159-0F885DFCD0F5}" destId="{939C1B0D-7A9A-45F0-9454-B2D39E6351A4}" srcOrd="1" destOrd="0" presId="urn:microsoft.com/office/officeart/2005/8/layout/hierarchy2"/>
    <dgm:cxn modelId="{682E94D9-B288-46CF-B1FA-F130F7537040}" type="presParOf" srcId="{939C1B0D-7A9A-45F0-9454-B2D39E6351A4}" destId="{46CE2A16-93FE-4B23-A5A9-B2590E16DB55}" srcOrd="0" destOrd="0" presId="urn:microsoft.com/office/officeart/2005/8/layout/hierarchy2"/>
    <dgm:cxn modelId="{E333A3CC-F627-4726-9078-5B9331A9B3B0}" type="presParOf" srcId="{46CE2A16-93FE-4B23-A5A9-B2590E16DB55}" destId="{3F69CEA8-CDD7-4BD2-820F-152A9D9D1974}" srcOrd="0" destOrd="0" presId="urn:microsoft.com/office/officeart/2005/8/layout/hierarchy2"/>
    <dgm:cxn modelId="{827834F7-2E07-4D93-BFFF-BAAB379F3FC3}" type="presParOf" srcId="{939C1B0D-7A9A-45F0-9454-B2D39E6351A4}" destId="{E601B533-367D-4C3C-9301-3726758766FC}" srcOrd="1" destOrd="0" presId="urn:microsoft.com/office/officeart/2005/8/layout/hierarchy2"/>
    <dgm:cxn modelId="{22FD2CC8-6DAA-498D-8302-768B665972EE}" type="presParOf" srcId="{E601B533-367D-4C3C-9301-3726758766FC}" destId="{C98A622F-8A55-4C18-89F3-49ED663082CB}" srcOrd="0" destOrd="0" presId="urn:microsoft.com/office/officeart/2005/8/layout/hierarchy2"/>
    <dgm:cxn modelId="{3D3E27B3-DA35-49DA-822C-0ECFBAFFF4A5}" type="presParOf" srcId="{E601B533-367D-4C3C-9301-3726758766FC}" destId="{345EE22C-90FD-4C13-848F-CC025EC1BB04}" srcOrd="1" destOrd="0" presId="urn:microsoft.com/office/officeart/2005/8/layout/hierarchy2"/>
    <dgm:cxn modelId="{556885A6-45DF-4CC3-BB88-A0183DECCE2E}" type="presParOf" srcId="{345EE22C-90FD-4C13-848F-CC025EC1BB04}" destId="{9D7F1CC0-7A0A-4CA8-B7E4-EE7568CA6A35}" srcOrd="0" destOrd="0" presId="urn:microsoft.com/office/officeart/2005/8/layout/hierarchy2"/>
    <dgm:cxn modelId="{A452ED2F-4297-473B-9B70-31902F7F88E8}" type="presParOf" srcId="{9D7F1CC0-7A0A-4CA8-B7E4-EE7568CA6A35}" destId="{1559C6AA-C5B7-4426-AD6F-68DFEE2FF0DD}" srcOrd="0" destOrd="0" presId="urn:microsoft.com/office/officeart/2005/8/layout/hierarchy2"/>
    <dgm:cxn modelId="{7293DD6D-944E-48BF-9B61-ED96402B46E5}" type="presParOf" srcId="{345EE22C-90FD-4C13-848F-CC025EC1BB04}" destId="{C877DF0B-2852-401F-9AAC-A923A1DFCB01}" srcOrd="1" destOrd="0" presId="urn:microsoft.com/office/officeart/2005/8/layout/hierarchy2"/>
    <dgm:cxn modelId="{45206A13-A988-4EF9-86B9-F95D1A9E2721}" type="presParOf" srcId="{C877DF0B-2852-401F-9AAC-A923A1DFCB01}" destId="{F232024E-2BF5-4770-9900-9C2EA755AD5D}" srcOrd="0" destOrd="0" presId="urn:microsoft.com/office/officeart/2005/8/layout/hierarchy2"/>
    <dgm:cxn modelId="{47A1A0DC-FA6B-4AE5-BF68-002F47F0EE89}" type="presParOf" srcId="{C877DF0B-2852-401F-9AAC-A923A1DFCB01}" destId="{0947EBEC-C245-4E80-A0C4-05D9D70B61D5}" srcOrd="1" destOrd="0" presId="urn:microsoft.com/office/officeart/2005/8/layout/hierarchy2"/>
    <dgm:cxn modelId="{E4EF8E63-4253-4CEE-A78C-4F4EDC5A090B}" type="presParOf" srcId="{939C1B0D-7A9A-45F0-9454-B2D39E6351A4}" destId="{AACD7124-E894-4D3A-A550-42C1E61BF372}" srcOrd="2" destOrd="0" presId="urn:microsoft.com/office/officeart/2005/8/layout/hierarchy2"/>
    <dgm:cxn modelId="{A12CCC79-3CE9-4B0F-94EA-A3A16A4A6C2B}" type="presParOf" srcId="{AACD7124-E894-4D3A-A550-42C1E61BF372}" destId="{4D6F6658-7FE7-4E5C-9270-E68CF9595D7D}" srcOrd="0" destOrd="0" presId="urn:microsoft.com/office/officeart/2005/8/layout/hierarchy2"/>
    <dgm:cxn modelId="{07345B49-FCCF-47CC-82CA-5A62B1E5165C}" type="presParOf" srcId="{939C1B0D-7A9A-45F0-9454-B2D39E6351A4}" destId="{166D65E1-EA46-498C-BB96-3490C0A425EC}" srcOrd="3" destOrd="0" presId="urn:microsoft.com/office/officeart/2005/8/layout/hierarchy2"/>
    <dgm:cxn modelId="{CC2778FA-0C21-4A33-9E0E-E019E3F89B64}" type="presParOf" srcId="{166D65E1-EA46-498C-BB96-3490C0A425EC}" destId="{C2E394DB-32D0-4709-A728-D0F06CF851C7}" srcOrd="0" destOrd="0" presId="urn:microsoft.com/office/officeart/2005/8/layout/hierarchy2"/>
    <dgm:cxn modelId="{BC4E07AD-65C1-42FF-8100-68C6C7C08D50}" type="presParOf" srcId="{166D65E1-EA46-498C-BB96-3490C0A425EC}" destId="{3A21C457-DF4D-4695-AFF9-0ECA80CA03A7}" srcOrd="1" destOrd="0" presId="urn:microsoft.com/office/officeart/2005/8/layout/hierarchy2"/>
    <dgm:cxn modelId="{E47DCAAF-E8B2-4F06-A943-3E8391A113DD}" type="presParOf" srcId="{3A21C457-DF4D-4695-AFF9-0ECA80CA03A7}" destId="{FB5CAEED-DABC-4163-9049-04C6F2ED7A85}" srcOrd="0" destOrd="0" presId="urn:microsoft.com/office/officeart/2005/8/layout/hierarchy2"/>
    <dgm:cxn modelId="{2A1BA213-51AE-43E9-B50E-B3FB1C5C7B26}" type="presParOf" srcId="{FB5CAEED-DABC-4163-9049-04C6F2ED7A85}" destId="{4B181D09-A457-40BE-BF8C-1131391ED2DF}" srcOrd="0" destOrd="0" presId="urn:microsoft.com/office/officeart/2005/8/layout/hierarchy2"/>
    <dgm:cxn modelId="{1CDA14DD-A346-4603-A827-4FDB4CF8EFA7}" type="presParOf" srcId="{3A21C457-DF4D-4695-AFF9-0ECA80CA03A7}" destId="{185792E3-483E-4653-8655-6425520627CB}" srcOrd="1" destOrd="0" presId="urn:microsoft.com/office/officeart/2005/8/layout/hierarchy2"/>
    <dgm:cxn modelId="{50CA397F-E8F7-4263-B07D-CC09CAC80523}" type="presParOf" srcId="{185792E3-483E-4653-8655-6425520627CB}" destId="{532AC4D0-165F-4ECB-BE7C-A6DE0FDD2247}" srcOrd="0" destOrd="0" presId="urn:microsoft.com/office/officeart/2005/8/layout/hierarchy2"/>
    <dgm:cxn modelId="{BD3F3B3D-301D-45BC-A08D-B859B9B49858}" type="presParOf" srcId="{185792E3-483E-4653-8655-6425520627CB}" destId="{093EF66A-A37C-4F30-A91C-C1D7AC0FA9AC}" srcOrd="1" destOrd="0" presId="urn:microsoft.com/office/officeart/2005/8/layout/hierarchy2"/>
    <dgm:cxn modelId="{179D557E-0A6B-417F-AF9B-1124218B2C7E}" type="presParOf" srcId="{093EF66A-A37C-4F30-A91C-C1D7AC0FA9AC}" destId="{9FE16C6B-1F6E-44CB-872D-2803F1FB0F05}" srcOrd="0" destOrd="0" presId="urn:microsoft.com/office/officeart/2005/8/layout/hierarchy2"/>
    <dgm:cxn modelId="{0A3202FC-ABCB-4794-BFD7-1454ED829728}" type="presParOf" srcId="{9FE16C6B-1F6E-44CB-872D-2803F1FB0F05}" destId="{C61FF7D5-48A0-4253-A652-984FB449B754}" srcOrd="0" destOrd="0" presId="urn:microsoft.com/office/officeart/2005/8/layout/hierarchy2"/>
    <dgm:cxn modelId="{0BCC34C5-B8DA-4ECE-932A-38E5B7ED1AC0}" type="presParOf" srcId="{093EF66A-A37C-4F30-A91C-C1D7AC0FA9AC}" destId="{0B456AF6-0F4B-4AA7-9BE6-C061C85938F8}" srcOrd="1" destOrd="0" presId="urn:microsoft.com/office/officeart/2005/8/layout/hierarchy2"/>
    <dgm:cxn modelId="{D1D2F456-8E61-4783-A8AE-207BAA524BFC}" type="presParOf" srcId="{0B456AF6-0F4B-4AA7-9BE6-C061C85938F8}" destId="{0B99CE18-CE2C-4BDD-9EF9-D91F3C44E99F}" srcOrd="0" destOrd="0" presId="urn:microsoft.com/office/officeart/2005/8/layout/hierarchy2"/>
    <dgm:cxn modelId="{1E80FA5F-0515-481F-8F09-63DCFF30A34B}" type="presParOf" srcId="{0B456AF6-0F4B-4AA7-9BE6-C061C85938F8}" destId="{466F59FD-2E57-4982-85F1-9D4C2188B15F}" srcOrd="1" destOrd="0" presId="urn:microsoft.com/office/officeart/2005/8/layout/hierarchy2"/>
    <dgm:cxn modelId="{3EB2386C-456D-47D9-B681-F10FDE1E5A79}" type="presParOf" srcId="{466F59FD-2E57-4982-85F1-9D4C2188B15F}" destId="{953455C2-BEF7-4C2B-99BB-2166F72AFB3C}" srcOrd="0" destOrd="0" presId="urn:microsoft.com/office/officeart/2005/8/layout/hierarchy2"/>
    <dgm:cxn modelId="{2C99CE46-4A12-4662-923E-814234A48957}" type="presParOf" srcId="{953455C2-BEF7-4C2B-99BB-2166F72AFB3C}" destId="{81B4A929-084B-44BB-94F5-029FD8F1CFC4}" srcOrd="0" destOrd="0" presId="urn:microsoft.com/office/officeart/2005/8/layout/hierarchy2"/>
    <dgm:cxn modelId="{FB981D6A-3AF5-479D-B626-3414ED3C303C}" type="presParOf" srcId="{466F59FD-2E57-4982-85F1-9D4C2188B15F}" destId="{88D7218A-5436-427C-882F-FF7ED1BA1A69}" srcOrd="1" destOrd="0" presId="urn:microsoft.com/office/officeart/2005/8/layout/hierarchy2"/>
    <dgm:cxn modelId="{380D78B9-ECA8-4C88-9C65-9BF5DB585967}" type="presParOf" srcId="{88D7218A-5436-427C-882F-FF7ED1BA1A69}" destId="{B9EEA96D-15D7-4D99-B298-5EE81B72D628}" srcOrd="0" destOrd="0" presId="urn:microsoft.com/office/officeart/2005/8/layout/hierarchy2"/>
    <dgm:cxn modelId="{D5D2978B-C8D1-4132-AD5D-30E64587DFAB}" type="presParOf" srcId="{88D7218A-5436-427C-882F-FF7ED1BA1A69}" destId="{786A1569-94D5-4FB9-9D52-6D4F48A0A66F}" srcOrd="1" destOrd="0" presId="urn:microsoft.com/office/officeart/2005/8/layout/hierarchy2"/>
    <dgm:cxn modelId="{5745A3C9-076F-4AD0-BE0A-083B9CBE8809}" type="presParOf" srcId="{093EF66A-A37C-4F30-A91C-C1D7AC0FA9AC}" destId="{7B469C4B-8B0B-4200-BCC4-D5D864CBC944}" srcOrd="2" destOrd="0" presId="urn:microsoft.com/office/officeart/2005/8/layout/hierarchy2"/>
    <dgm:cxn modelId="{EE85FE8B-27CF-4A7D-AC49-0FA73767237F}" type="presParOf" srcId="{7B469C4B-8B0B-4200-BCC4-D5D864CBC944}" destId="{35097040-9BB6-4841-ACBB-E2AD4C588F79}" srcOrd="0" destOrd="0" presId="urn:microsoft.com/office/officeart/2005/8/layout/hierarchy2"/>
    <dgm:cxn modelId="{043A3322-F5C0-4201-AC54-71F6EB05D36F}" type="presParOf" srcId="{093EF66A-A37C-4F30-A91C-C1D7AC0FA9AC}" destId="{D8CFDE60-55AC-403F-B8CE-D434E06EE8FF}" srcOrd="3" destOrd="0" presId="urn:microsoft.com/office/officeart/2005/8/layout/hierarchy2"/>
    <dgm:cxn modelId="{A3422C97-65C6-41DB-A07A-C69F86300CA4}" type="presParOf" srcId="{D8CFDE60-55AC-403F-B8CE-D434E06EE8FF}" destId="{FAF82436-B9F3-46EC-8F02-DB3276F5F319}" srcOrd="0" destOrd="0" presId="urn:microsoft.com/office/officeart/2005/8/layout/hierarchy2"/>
    <dgm:cxn modelId="{6413ACA0-1C36-4D03-B1C5-FD90B503D184}" type="presParOf" srcId="{D8CFDE60-55AC-403F-B8CE-D434E06EE8FF}" destId="{79A96DAD-7849-4B98-8B0E-8D756C50439F}" srcOrd="1" destOrd="0" presId="urn:microsoft.com/office/officeart/2005/8/layout/hierarchy2"/>
    <dgm:cxn modelId="{43CF3A37-3CA1-4F4C-BCE6-1FE7404FCFBF}" type="presParOf" srcId="{79A96DAD-7849-4B98-8B0E-8D756C50439F}" destId="{5618E2A3-7851-452E-858E-67D33D13BCE4}" srcOrd="0" destOrd="0" presId="urn:microsoft.com/office/officeart/2005/8/layout/hierarchy2"/>
    <dgm:cxn modelId="{D2190C5E-08FC-47F3-93D1-035E131910D9}" type="presParOf" srcId="{5618E2A3-7851-452E-858E-67D33D13BCE4}" destId="{70F53931-A93D-4E23-BD77-126768EB2E85}" srcOrd="0" destOrd="0" presId="urn:microsoft.com/office/officeart/2005/8/layout/hierarchy2"/>
    <dgm:cxn modelId="{F2E93F4F-E2FC-43D2-AF31-40FAE041D8E9}" type="presParOf" srcId="{79A96DAD-7849-4B98-8B0E-8D756C50439F}" destId="{F259F560-596B-40A0-90FF-AAEAA43663D8}" srcOrd="1" destOrd="0" presId="urn:microsoft.com/office/officeart/2005/8/layout/hierarchy2"/>
    <dgm:cxn modelId="{EBD8EE0F-3E2C-4739-A3EF-73E4E6227230}" type="presParOf" srcId="{F259F560-596B-40A0-90FF-AAEAA43663D8}" destId="{BCCB53D1-B606-4A32-9F4D-328E71A6E900}" srcOrd="0" destOrd="0" presId="urn:microsoft.com/office/officeart/2005/8/layout/hierarchy2"/>
    <dgm:cxn modelId="{5D8F095E-EE3E-4CF7-B439-359CC3FA60F8}" type="presParOf" srcId="{F259F560-596B-40A0-90FF-AAEAA43663D8}" destId="{043283E4-CDF4-471C-B495-12FD687BDBD6}" srcOrd="1" destOrd="0" presId="urn:microsoft.com/office/officeart/2005/8/layout/hierarchy2"/>
  </dgm:cxnLst>
  <dgm:bg>
    <a:noFill/>
  </dgm:bg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4BF20B-3751-4057-BE9C-FF6AFF8311AF}">
      <dsp:nvSpPr>
        <dsp:cNvPr id="0" name=""/>
        <dsp:cNvSpPr/>
      </dsp:nvSpPr>
      <dsp:spPr>
        <a:xfrm>
          <a:off x="8619" y="1834297"/>
          <a:ext cx="719035" cy="68340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sp:txBody>
      <dsp:txXfrm>
        <a:off x="28635" y="1854313"/>
        <a:ext cx="679003" cy="643371"/>
      </dsp:txXfrm>
    </dsp:sp>
    <dsp:sp modelId="{4F444110-9C97-44AE-8E8F-14F0F7B2BBC5}">
      <dsp:nvSpPr>
        <dsp:cNvPr id="0" name=""/>
        <dsp:cNvSpPr/>
      </dsp:nvSpPr>
      <dsp:spPr>
        <a:xfrm rot="18375885">
          <a:off x="628346" y="1973863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1967821"/>
        <a:ext cx="24311" cy="24311"/>
      </dsp:txXfrm>
    </dsp:sp>
    <dsp:sp modelId="{F647A0C9-8900-4D2B-BC89-3556DF76443A}">
      <dsp:nvSpPr>
        <dsp:cNvPr id="0" name=""/>
        <dsp:cNvSpPr/>
      </dsp:nvSpPr>
      <dsp:spPr>
        <a:xfrm>
          <a:off x="101526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1025798" y="1614726"/>
        <a:ext cx="697975" cy="338457"/>
      </dsp:txXfrm>
    </dsp:sp>
    <dsp:sp modelId="{F6C4F7AF-8BA4-403E-9559-F7154D5D949F}">
      <dsp:nvSpPr>
        <dsp:cNvPr id="0" name=""/>
        <dsp:cNvSpPr/>
      </dsp:nvSpPr>
      <dsp:spPr>
        <a:xfrm>
          <a:off x="1734304" y="1777841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1776764"/>
        <a:ext cx="14380" cy="14380"/>
      </dsp:txXfrm>
    </dsp:sp>
    <dsp:sp modelId="{5100399B-994C-48E6-AAED-53A4FEE5EA0C}">
      <dsp:nvSpPr>
        <dsp:cNvPr id="0" name=""/>
        <dsp:cNvSpPr/>
      </dsp:nvSpPr>
      <dsp:spPr>
        <a:xfrm>
          <a:off x="202191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sp:txBody>
      <dsp:txXfrm>
        <a:off x="2032448" y="1614726"/>
        <a:ext cx="697975" cy="338457"/>
      </dsp:txXfrm>
    </dsp:sp>
    <dsp:sp modelId="{19106177-ADB6-4046-8889-3F2F1D212AED}">
      <dsp:nvSpPr>
        <dsp:cNvPr id="0" name=""/>
        <dsp:cNvSpPr/>
      </dsp:nvSpPr>
      <dsp:spPr>
        <a:xfrm rot="3224115">
          <a:off x="628346" y="2365908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2359866"/>
        <a:ext cx="24311" cy="24311"/>
      </dsp:txXfrm>
    </dsp:sp>
    <dsp:sp modelId="{043ADABA-EC89-4B76-B9FA-948F3D81400C}">
      <dsp:nvSpPr>
        <dsp:cNvPr id="0" name=""/>
        <dsp:cNvSpPr/>
      </dsp:nvSpPr>
      <dsp:spPr>
        <a:xfrm>
          <a:off x="1015268" y="2388285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1025798" y="2398815"/>
        <a:ext cx="697975" cy="338457"/>
      </dsp:txXfrm>
    </dsp:sp>
    <dsp:sp modelId="{3C48B4C6-53D5-49D2-9755-A7A74F8FA2B3}">
      <dsp:nvSpPr>
        <dsp:cNvPr id="0" name=""/>
        <dsp:cNvSpPr/>
      </dsp:nvSpPr>
      <dsp:spPr>
        <a:xfrm>
          <a:off x="1734304" y="2561930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2560853"/>
        <a:ext cx="14380" cy="14380"/>
      </dsp:txXfrm>
    </dsp:sp>
    <dsp:sp modelId="{6E1DD430-92AA-48ED-A1FE-737A72D576FA}">
      <dsp:nvSpPr>
        <dsp:cNvPr id="0" name=""/>
        <dsp:cNvSpPr/>
      </dsp:nvSpPr>
      <dsp:spPr>
        <a:xfrm>
          <a:off x="2021918" y="2251638"/>
          <a:ext cx="719035" cy="632812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sp:txBody>
      <dsp:txXfrm>
        <a:off x="2040452" y="2270172"/>
        <a:ext cx="681967" cy="595744"/>
      </dsp:txXfrm>
    </dsp:sp>
    <dsp:sp modelId="{EB4FCD45-8A43-4B87-B185-E28B8A9C1D61}">
      <dsp:nvSpPr>
        <dsp:cNvPr id="0" name=""/>
        <dsp:cNvSpPr/>
      </dsp:nvSpPr>
      <dsp:spPr>
        <a:xfrm rot="18468656">
          <a:off x="2650187" y="2376608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370993"/>
        <a:ext cx="23457" cy="23457"/>
      </dsp:txXfrm>
    </dsp:sp>
    <dsp:sp modelId="{D09C5AAA-C6FA-4958-BDE5-895ED88C149D}">
      <dsp:nvSpPr>
        <dsp:cNvPr id="0" name=""/>
        <dsp:cNvSpPr/>
      </dsp:nvSpPr>
      <dsp:spPr>
        <a:xfrm>
          <a:off x="302856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3039097" y="2028171"/>
        <a:ext cx="697975" cy="338457"/>
      </dsp:txXfrm>
    </dsp:sp>
    <dsp:sp modelId="{D03796B2-94A0-446B-BFA8-0ECD5890590E}">
      <dsp:nvSpPr>
        <dsp:cNvPr id="0" name=""/>
        <dsp:cNvSpPr/>
      </dsp:nvSpPr>
      <dsp:spPr>
        <a:xfrm>
          <a:off x="3747603" y="219128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190210"/>
        <a:ext cx="14380" cy="14380"/>
      </dsp:txXfrm>
    </dsp:sp>
    <dsp:sp modelId="{DD0340EC-688F-498D-8CFA-9E388422F31E}">
      <dsp:nvSpPr>
        <dsp:cNvPr id="0" name=""/>
        <dsp:cNvSpPr/>
      </dsp:nvSpPr>
      <dsp:spPr>
        <a:xfrm>
          <a:off x="403521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sp:txBody>
      <dsp:txXfrm>
        <a:off x="4045747" y="2028171"/>
        <a:ext cx="697975" cy="338457"/>
      </dsp:txXfrm>
    </dsp:sp>
    <dsp:sp modelId="{DF1C43B6-9C5B-4AC6-8931-89627C9379EB}">
      <dsp:nvSpPr>
        <dsp:cNvPr id="0" name=""/>
        <dsp:cNvSpPr/>
      </dsp:nvSpPr>
      <dsp:spPr>
        <a:xfrm rot="3131344">
          <a:off x="2650187" y="2747252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741637"/>
        <a:ext cx="23457" cy="23457"/>
      </dsp:txXfrm>
    </dsp:sp>
    <dsp:sp modelId="{1C44CC2B-F444-40CE-A851-F62CBD9E3B25}">
      <dsp:nvSpPr>
        <dsp:cNvPr id="0" name=""/>
        <dsp:cNvSpPr/>
      </dsp:nvSpPr>
      <dsp:spPr>
        <a:xfrm>
          <a:off x="3028567" y="2758929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3039097" y="2769459"/>
        <a:ext cx="697975" cy="338457"/>
      </dsp:txXfrm>
    </dsp:sp>
    <dsp:sp modelId="{349EAE3B-E81E-46C8-932B-D515BC66F07F}">
      <dsp:nvSpPr>
        <dsp:cNvPr id="0" name=""/>
        <dsp:cNvSpPr/>
      </dsp:nvSpPr>
      <dsp:spPr>
        <a:xfrm>
          <a:off x="3747603" y="293257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931497"/>
        <a:ext cx="14380" cy="14380"/>
      </dsp:txXfrm>
    </dsp:sp>
    <dsp:sp modelId="{440B8843-BBA2-4063-9E4C-0EB9262BBD26}">
      <dsp:nvSpPr>
        <dsp:cNvPr id="0" name=""/>
        <dsp:cNvSpPr/>
      </dsp:nvSpPr>
      <dsp:spPr>
        <a:xfrm>
          <a:off x="4035217" y="2572476"/>
          <a:ext cx="719035" cy="73242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sp:txBody>
      <dsp:txXfrm>
        <a:off x="4056277" y="2593536"/>
        <a:ext cx="676915" cy="690303"/>
      </dsp:txXfrm>
    </dsp:sp>
    <dsp:sp modelId="{46CE2A16-93FE-4B23-A5A9-B2590E16DB55}">
      <dsp:nvSpPr>
        <dsp:cNvPr id="0" name=""/>
        <dsp:cNvSpPr/>
      </dsp:nvSpPr>
      <dsp:spPr>
        <a:xfrm rot="18675617">
          <a:off x="4679998" y="2768653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2763863"/>
        <a:ext cx="21806" cy="21806"/>
      </dsp:txXfrm>
    </dsp:sp>
    <dsp:sp modelId="{C98A622F-8A55-4C18-89F3-49ED663082CB}">
      <dsp:nvSpPr>
        <dsp:cNvPr id="0" name=""/>
        <dsp:cNvSpPr/>
      </dsp:nvSpPr>
      <dsp:spPr>
        <a:xfrm>
          <a:off x="504186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5052396" y="2441616"/>
        <a:ext cx="697975" cy="338457"/>
      </dsp:txXfrm>
    </dsp:sp>
    <dsp:sp modelId="{9D7F1CC0-7A0A-4CA8-B7E4-EE7568CA6A35}">
      <dsp:nvSpPr>
        <dsp:cNvPr id="0" name=""/>
        <dsp:cNvSpPr/>
      </dsp:nvSpPr>
      <dsp:spPr>
        <a:xfrm>
          <a:off x="5760902" y="2604732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2603655"/>
        <a:ext cx="14380" cy="14380"/>
      </dsp:txXfrm>
    </dsp:sp>
    <dsp:sp modelId="{F232024E-2BF5-4770-9900-9C2EA755AD5D}">
      <dsp:nvSpPr>
        <dsp:cNvPr id="0" name=""/>
        <dsp:cNvSpPr/>
      </dsp:nvSpPr>
      <dsp:spPr>
        <a:xfrm>
          <a:off x="604851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sp:txBody>
      <dsp:txXfrm>
        <a:off x="6059046" y="2441616"/>
        <a:ext cx="697975" cy="338457"/>
      </dsp:txXfrm>
    </dsp:sp>
    <dsp:sp modelId="{AACD7124-E894-4D3A-A550-42C1E61BF372}">
      <dsp:nvSpPr>
        <dsp:cNvPr id="0" name=""/>
        <dsp:cNvSpPr/>
      </dsp:nvSpPr>
      <dsp:spPr>
        <a:xfrm rot="2924383">
          <a:off x="4679998" y="3096495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3091706"/>
        <a:ext cx="21806" cy="21806"/>
      </dsp:txXfrm>
    </dsp:sp>
    <dsp:sp modelId="{C2E394DB-32D0-4709-A728-D0F06CF851C7}">
      <dsp:nvSpPr>
        <dsp:cNvPr id="0" name=""/>
        <dsp:cNvSpPr/>
      </dsp:nvSpPr>
      <dsp:spPr>
        <a:xfrm>
          <a:off x="5041866" y="308677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5052396" y="3097301"/>
        <a:ext cx="697975" cy="338457"/>
      </dsp:txXfrm>
    </dsp:sp>
    <dsp:sp modelId="{FB5CAEED-DABC-4163-9049-04C6F2ED7A85}">
      <dsp:nvSpPr>
        <dsp:cNvPr id="0" name=""/>
        <dsp:cNvSpPr/>
      </dsp:nvSpPr>
      <dsp:spPr>
        <a:xfrm>
          <a:off x="5760902" y="326041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3259340"/>
        <a:ext cx="14380" cy="14380"/>
      </dsp:txXfrm>
    </dsp:sp>
    <dsp:sp modelId="{532AC4D0-165F-4ECB-BE7C-A6DE0FDD2247}">
      <dsp:nvSpPr>
        <dsp:cNvPr id="0" name=""/>
        <dsp:cNvSpPr/>
      </dsp:nvSpPr>
      <dsp:spPr>
        <a:xfrm>
          <a:off x="6048516" y="2844532"/>
          <a:ext cx="1001810" cy="843996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sp:txBody>
      <dsp:txXfrm>
        <a:off x="6073236" y="2869252"/>
        <a:ext cx="952370" cy="794556"/>
      </dsp:txXfrm>
    </dsp:sp>
    <dsp:sp modelId="{9FE16C6B-1F6E-44CB-872D-2803F1FB0F05}">
      <dsp:nvSpPr>
        <dsp:cNvPr id="0" name=""/>
        <dsp:cNvSpPr/>
      </dsp:nvSpPr>
      <dsp:spPr>
        <a:xfrm rot="19457599">
          <a:off x="7017034" y="3157055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154314"/>
        <a:ext cx="17709" cy="17709"/>
      </dsp:txXfrm>
    </dsp:sp>
    <dsp:sp modelId="{0B99CE18-CE2C-4BDD-9EF9-D91F3C44E99F}">
      <dsp:nvSpPr>
        <dsp:cNvPr id="0" name=""/>
        <dsp:cNvSpPr/>
      </dsp:nvSpPr>
      <dsp:spPr>
        <a:xfrm>
          <a:off x="733794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7348470" y="2890578"/>
        <a:ext cx="697975" cy="338457"/>
      </dsp:txXfrm>
    </dsp:sp>
    <dsp:sp modelId="{953455C2-BEF7-4C2B-99BB-2166F72AFB3C}">
      <dsp:nvSpPr>
        <dsp:cNvPr id="0" name=""/>
        <dsp:cNvSpPr/>
      </dsp:nvSpPr>
      <dsp:spPr>
        <a:xfrm>
          <a:off x="8056976" y="305369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052617"/>
        <a:ext cx="14380" cy="14380"/>
      </dsp:txXfrm>
    </dsp:sp>
    <dsp:sp modelId="{B9EEA96D-15D7-4D99-B298-5EE81B72D628}">
      <dsp:nvSpPr>
        <dsp:cNvPr id="0" name=""/>
        <dsp:cNvSpPr/>
      </dsp:nvSpPr>
      <dsp:spPr>
        <a:xfrm>
          <a:off x="834459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sp:txBody>
      <dsp:txXfrm>
        <a:off x="8355120" y="2890578"/>
        <a:ext cx="697975" cy="338457"/>
      </dsp:txXfrm>
    </dsp:sp>
    <dsp:sp modelId="{7B469C4B-8B0B-4200-BCC4-D5D864CBC944}">
      <dsp:nvSpPr>
        <dsp:cNvPr id="0" name=""/>
        <dsp:cNvSpPr/>
      </dsp:nvSpPr>
      <dsp:spPr>
        <a:xfrm rot="2142401">
          <a:off x="7017034" y="3363778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361036"/>
        <a:ext cx="17709" cy="17709"/>
      </dsp:txXfrm>
    </dsp:sp>
    <dsp:sp modelId="{FAF82436-B9F3-46EC-8F02-DB3276F5F319}">
      <dsp:nvSpPr>
        <dsp:cNvPr id="0" name=""/>
        <dsp:cNvSpPr/>
      </dsp:nvSpPr>
      <dsp:spPr>
        <a:xfrm>
          <a:off x="733794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7348470" y="3304024"/>
        <a:ext cx="697975" cy="338457"/>
      </dsp:txXfrm>
    </dsp:sp>
    <dsp:sp modelId="{5618E2A3-7851-452E-858E-67D33D13BCE4}">
      <dsp:nvSpPr>
        <dsp:cNvPr id="0" name=""/>
        <dsp:cNvSpPr/>
      </dsp:nvSpPr>
      <dsp:spPr>
        <a:xfrm>
          <a:off x="8056976" y="3467139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466062"/>
        <a:ext cx="14380" cy="14380"/>
      </dsp:txXfrm>
    </dsp:sp>
    <dsp:sp modelId="{BCCB53D1-B606-4A32-9F4D-328E71A6E900}">
      <dsp:nvSpPr>
        <dsp:cNvPr id="0" name=""/>
        <dsp:cNvSpPr/>
      </dsp:nvSpPr>
      <dsp:spPr>
        <a:xfrm>
          <a:off x="834459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sp:txBody>
      <dsp:txXfrm>
        <a:off x="8355120" y="3304024"/>
        <a:ext cx="697975" cy="3384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64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23</cp:revision>
  <dcterms:created xsi:type="dcterms:W3CDTF">2021-02-26T17:30:00Z</dcterms:created>
  <dcterms:modified xsi:type="dcterms:W3CDTF">2021-04-20T18:56:00Z</dcterms:modified>
</cp:coreProperties>
</file>